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E0A154" w14:textId="77777777" w:rsidR="00AD726F" w:rsidRDefault="00AD726F" w:rsidP="00AD726F">
      <w:pPr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 PREFEITURA MUNICIPAL DE IUNA/ES</w:t>
      </w:r>
    </w:p>
    <w:p w14:paraId="3D99FAEB" w14:textId="77777777" w:rsidR="00AD726F" w:rsidRDefault="00AD726F" w:rsidP="00AD726F">
      <w:pPr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A/C: COMISSÃO PERMANENTE DE LICITAÇÕES</w:t>
      </w:r>
    </w:p>
    <w:p w14:paraId="573BD652" w14:textId="77777777" w:rsidR="00AD726F" w:rsidRDefault="00AD726F" w:rsidP="00AD726F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2D99F689" w14:textId="77777777" w:rsidR="00AD726F" w:rsidRDefault="00AD726F" w:rsidP="00AD726F">
      <w:pPr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REF.: PREGÃO PRESENCIAL Nº. 061/2022</w:t>
      </w:r>
    </w:p>
    <w:p w14:paraId="0693AB15" w14:textId="77777777" w:rsidR="000D24F6" w:rsidRPr="00584DDB" w:rsidRDefault="000D24F6" w:rsidP="000D24F6">
      <w:pPr>
        <w:rPr>
          <w:rFonts w:ascii="Arial" w:hAnsi="Arial" w:cs="Arial"/>
          <w:b/>
          <w:sz w:val="24"/>
          <w:szCs w:val="24"/>
        </w:rPr>
      </w:pPr>
    </w:p>
    <w:p w14:paraId="6A16F8C7" w14:textId="77777777" w:rsidR="00393AAF" w:rsidRPr="00584DDB" w:rsidRDefault="00393AAF" w:rsidP="00393AAF">
      <w:pPr>
        <w:jc w:val="center"/>
        <w:rPr>
          <w:rFonts w:ascii="Arial" w:hAnsi="Arial" w:cs="Arial"/>
          <w:b/>
          <w:sz w:val="24"/>
          <w:szCs w:val="24"/>
        </w:rPr>
      </w:pPr>
      <w:r w:rsidRPr="00584DDB">
        <w:rPr>
          <w:rFonts w:ascii="Arial" w:hAnsi="Arial" w:cs="Arial"/>
          <w:b/>
          <w:sz w:val="24"/>
          <w:szCs w:val="24"/>
        </w:rPr>
        <w:t>CARTA PROPOSTA</w:t>
      </w:r>
    </w:p>
    <w:p w14:paraId="0E52D452" w14:textId="77777777" w:rsidR="005D4BDC" w:rsidRPr="00584DDB" w:rsidRDefault="005D4BDC" w:rsidP="00393AAF">
      <w:pPr>
        <w:jc w:val="center"/>
        <w:rPr>
          <w:rFonts w:ascii="Arial" w:hAnsi="Arial" w:cs="Arial"/>
          <w:b/>
          <w:sz w:val="24"/>
          <w:szCs w:val="24"/>
        </w:rPr>
      </w:pPr>
    </w:p>
    <w:p w14:paraId="1AA80217" w14:textId="0D0AAAD1" w:rsidR="00393AAF" w:rsidRPr="00584DDB" w:rsidRDefault="002069E9" w:rsidP="00393AAF">
      <w:pPr>
        <w:pStyle w:val="Ttulo"/>
        <w:spacing w:line="360" w:lineRule="auto"/>
        <w:ind w:firstLine="709"/>
        <w:jc w:val="both"/>
        <w:rPr>
          <w:b w:val="0"/>
          <w:sz w:val="24"/>
          <w:u w:val="none"/>
        </w:rPr>
      </w:pPr>
      <w:r w:rsidRPr="00584DDB">
        <w:rPr>
          <w:b w:val="0"/>
          <w:sz w:val="24"/>
          <w:u w:val="none"/>
        </w:rPr>
        <w:t xml:space="preserve">A empresa </w:t>
      </w:r>
      <w:r w:rsidR="00AB26AA" w:rsidRPr="00AB26AA">
        <w:rPr>
          <w:sz w:val="24"/>
          <w:u w:val="none"/>
        </w:rPr>
        <w:t>INTER MASTER SERVIÇOS E COMERCIO LTDA</w:t>
      </w:r>
      <w:r w:rsidRPr="00584DDB">
        <w:rPr>
          <w:b w:val="0"/>
          <w:sz w:val="24"/>
          <w:u w:val="none"/>
        </w:rPr>
        <w:t xml:space="preserve">, devidamente inscrita no CNPJ sob o nº. </w:t>
      </w:r>
      <w:r w:rsidRPr="00584DDB">
        <w:rPr>
          <w:sz w:val="24"/>
          <w:u w:val="none"/>
        </w:rPr>
        <w:t>14.013.647/0001-62</w:t>
      </w:r>
      <w:r w:rsidRPr="00584DDB">
        <w:rPr>
          <w:b w:val="0"/>
          <w:sz w:val="24"/>
          <w:u w:val="none"/>
        </w:rPr>
        <w:t>, sediada à Av. Paulino Muller, 795 – Pvmto. 2, Jucutuquara, Vitória/ES, CEP: 29040-715</w:t>
      </w:r>
      <w:r w:rsidR="00393AAF" w:rsidRPr="00584DDB">
        <w:rPr>
          <w:b w:val="0"/>
          <w:sz w:val="24"/>
          <w:u w:val="none"/>
        </w:rPr>
        <w:t xml:space="preserve">, após ter examinado o Edital de licitação e todos os seus anexos, apresenta a presente proposta para participar do certame licitatório, na modalidade </w:t>
      </w:r>
      <w:r w:rsidR="00393AAF" w:rsidRPr="00584DDB">
        <w:rPr>
          <w:sz w:val="24"/>
          <w:u w:val="none"/>
        </w:rPr>
        <w:t xml:space="preserve">PREGÃO PRESENCIAL, </w:t>
      </w:r>
      <w:r w:rsidR="00393AAF" w:rsidRPr="00584DDB">
        <w:rPr>
          <w:b w:val="0"/>
          <w:sz w:val="24"/>
          <w:u w:val="none"/>
        </w:rPr>
        <w:t>sob n°</w:t>
      </w:r>
      <w:r w:rsidR="00393AAF" w:rsidRPr="00584DDB">
        <w:rPr>
          <w:sz w:val="24"/>
          <w:u w:val="none"/>
        </w:rPr>
        <w:t xml:space="preserve"> </w:t>
      </w:r>
      <w:r w:rsidR="00AD726F">
        <w:rPr>
          <w:sz w:val="24"/>
          <w:u w:val="none"/>
        </w:rPr>
        <w:t>061</w:t>
      </w:r>
      <w:r w:rsidR="004A4B94" w:rsidRPr="00584DDB">
        <w:rPr>
          <w:sz w:val="24"/>
          <w:u w:val="none"/>
        </w:rPr>
        <w:t>/</w:t>
      </w:r>
      <w:r w:rsidR="00393AAF" w:rsidRPr="00584DDB">
        <w:rPr>
          <w:sz w:val="24"/>
          <w:u w:val="none"/>
        </w:rPr>
        <w:t>2022,</w:t>
      </w:r>
      <w:r w:rsidR="00393AAF" w:rsidRPr="00584DDB">
        <w:rPr>
          <w:b w:val="0"/>
          <w:sz w:val="24"/>
          <w:u w:val="none"/>
        </w:rPr>
        <w:t xml:space="preserve"> que tem por objeto a </w:t>
      </w:r>
      <w:r w:rsidR="00393AAF" w:rsidRPr="00584DDB">
        <w:rPr>
          <w:b w:val="0"/>
          <w:bCs w:val="0"/>
          <w:sz w:val="24"/>
          <w:u w:val="none"/>
        </w:rPr>
        <w:t xml:space="preserve">aquisição </w:t>
      </w:r>
      <w:r w:rsidR="00393AAF" w:rsidRPr="00584DDB">
        <w:rPr>
          <w:b w:val="0"/>
          <w:sz w:val="24"/>
          <w:u w:val="none"/>
        </w:rPr>
        <w:t>de</w:t>
      </w:r>
      <w:r w:rsidR="00CF10C6" w:rsidRPr="00584DDB">
        <w:rPr>
          <w:b w:val="0"/>
          <w:sz w:val="24"/>
          <w:u w:val="none"/>
        </w:rPr>
        <w:t xml:space="preserve"> materiais de</w:t>
      </w:r>
      <w:r w:rsidR="00393AAF" w:rsidRPr="00584DDB">
        <w:rPr>
          <w:b w:val="0"/>
          <w:sz w:val="24"/>
          <w:u w:val="none"/>
        </w:rPr>
        <w:t xml:space="preserve"> </w:t>
      </w:r>
      <w:r w:rsidR="00AD726F">
        <w:rPr>
          <w:sz w:val="24"/>
          <w:u w:val="none"/>
        </w:rPr>
        <w:t>LIMPEZA</w:t>
      </w:r>
      <w:r w:rsidR="000807C8" w:rsidRPr="00584DDB">
        <w:rPr>
          <w:sz w:val="24"/>
          <w:u w:val="none"/>
        </w:rPr>
        <w:t>.</w:t>
      </w:r>
    </w:p>
    <w:p w14:paraId="3A64FDF4" w14:textId="77777777" w:rsidR="00393AAF" w:rsidRPr="00584DDB" w:rsidRDefault="00393AAF" w:rsidP="00393AAF">
      <w:pPr>
        <w:pStyle w:val="Ttulo"/>
        <w:spacing w:line="360" w:lineRule="auto"/>
        <w:ind w:firstLine="709"/>
        <w:jc w:val="both"/>
        <w:rPr>
          <w:b w:val="0"/>
          <w:bCs w:val="0"/>
          <w:sz w:val="24"/>
          <w:u w:val="none"/>
        </w:rPr>
      </w:pPr>
      <w:r w:rsidRPr="00584DDB">
        <w:rPr>
          <w:b w:val="0"/>
          <w:bCs w:val="0"/>
          <w:sz w:val="24"/>
          <w:u w:val="none"/>
        </w:rPr>
        <w:t>Declara que, por ser de seu conhecimento, se submete a todas as cláusulas e condição do Edital relativa à licitação supra, bem como, às disposições da Lei Federal nº. 8.666/93 Lei Federal nº. 10.520/02 e Decretos Municipais;</w:t>
      </w:r>
    </w:p>
    <w:p w14:paraId="4F6F4C10" w14:textId="77777777" w:rsidR="00393AAF" w:rsidRPr="00584DDB" w:rsidRDefault="00393AAF" w:rsidP="00393AAF">
      <w:pPr>
        <w:pStyle w:val="Ttulo"/>
        <w:spacing w:line="360" w:lineRule="auto"/>
        <w:ind w:firstLine="709"/>
        <w:jc w:val="both"/>
        <w:rPr>
          <w:b w:val="0"/>
          <w:bCs w:val="0"/>
          <w:sz w:val="24"/>
          <w:u w:val="none"/>
        </w:rPr>
      </w:pPr>
      <w:r w:rsidRPr="00584DDB">
        <w:rPr>
          <w:b w:val="0"/>
          <w:bCs w:val="0"/>
          <w:sz w:val="24"/>
          <w:u w:val="none"/>
        </w:rPr>
        <w:t>Declara que estão inclusos todos os custos de fornecimento, dentre eles, os encargos sociais, impostos, taxas, seguros, transportes, embalagens, licenças, despesas de frete e todas as demais despesas necessárias para o fornecimento do respectivo objeto.</w:t>
      </w:r>
    </w:p>
    <w:p w14:paraId="7BC5D428" w14:textId="77777777" w:rsidR="00393AAF" w:rsidRPr="00584DDB" w:rsidRDefault="00393AAF" w:rsidP="00393AAF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line="360" w:lineRule="auto"/>
        <w:rPr>
          <w:rFonts w:ascii="Arial" w:hAnsi="Arial" w:cs="Arial"/>
          <w:bCs/>
          <w:sz w:val="24"/>
          <w:szCs w:val="24"/>
        </w:rPr>
      </w:pPr>
      <w:r w:rsidRPr="00584DDB">
        <w:rPr>
          <w:rFonts w:ascii="Arial" w:hAnsi="Arial" w:cs="Arial"/>
          <w:bCs/>
          <w:sz w:val="24"/>
          <w:szCs w:val="24"/>
        </w:rPr>
        <w:t>Entrega: Conforme Edital;</w:t>
      </w:r>
    </w:p>
    <w:p w14:paraId="6F68F445" w14:textId="77777777" w:rsidR="00393AAF" w:rsidRPr="00584DDB" w:rsidRDefault="00393AAF" w:rsidP="00393AAF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84DDB">
        <w:rPr>
          <w:rFonts w:ascii="Arial" w:hAnsi="Arial" w:cs="Arial"/>
          <w:sz w:val="24"/>
          <w:szCs w:val="24"/>
        </w:rPr>
        <w:t>Pagamento: Conforme Edital;</w:t>
      </w:r>
    </w:p>
    <w:p w14:paraId="286FF115" w14:textId="77777777" w:rsidR="00393AAF" w:rsidRPr="00584DDB" w:rsidRDefault="00393AAF" w:rsidP="00393AAF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584DDB">
        <w:rPr>
          <w:rFonts w:ascii="Arial" w:hAnsi="Arial" w:cs="Arial"/>
          <w:sz w:val="24"/>
          <w:szCs w:val="24"/>
        </w:rPr>
        <w:t>Validade da Proposta:</w:t>
      </w:r>
      <w:r w:rsidRPr="00584DDB">
        <w:rPr>
          <w:rFonts w:ascii="Arial" w:hAnsi="Arial" w:cs="Arial"/>
          <w:b/>
          <w:sz w:val="24"/>
          <w:szCs w:val="24"/>
        </w:rPr>
        <w:t xml:space="preserve"> </w:t>
      </w:r>
      <w:r w:rsidR="00AD726F">
        <w:rPr>
          <w:rFonts w:ascii="Arial" w:hAnsi="Arial" w:cs="Arial"/>
          <w:b/>
          <w:sz w:val="24"/>
          <w:szCs w:val="24"/>
        </w:rPr>
        <w:t>90</w:t>
      </w:r>
      <w:r w:rsidRPr="00584DDB">
        <w:rPr>
          <w:rFonts w:ascii="Arial" w:hAnsi="Arial" w:cs="Arial"/>
          <w:b/>
          <w:sz w:val="24"/>
          <w:szCs w:val="24"/>
        </w:rPr>
        <w:t xml:space="preserve"> </w:t>
      </w:r>
      <w:r w:rsidR="00652F60" w:rsidRPr="00584DDB">
        <w:rPr>
          <w:rFonts w:ascii="Arial" w:hAnsi="Arial" w:cs="Arial"/>
          <w:b/>
          <w:sz w:val="24"/>
          <w:szCs w:val="24"/>
        </w:rPr>
        <w:t>(</w:t>
      </w:r>
      <w:r w:rsidR="00AD726F">
        <w:rPr>
          <w:rFonts w:ascii="Arial" w:hAnsi="Arial" w:cs="Arial"/>
          <w:b/>
          <w:sz w:val="24"/>
          <w:szCs w:val="24"/>
        </w:rPr>
        <w:t>NOVENTA</w:t>
      </w:r>
      <w:r w:rsidR="00652F60" w:rsidRPr="00584DDB">
        <w:rPr>
          <w:rFonts w:ascii="Arial" w:hAnsi="Arial" w:cs="Arial"/>
          <w:b/>
          <w:sz w:val="24"/>
          <w:szCs w:val="24"/>
        </w:rPr>
        <w:t xml:space="preserve">) </w:t>
      </w:r>
      <w:r w:rsidR="00A14E27">
        <w:rPr>
          <w:rFonts w:ascii="Arial" w:hAnsi="Arial" w:cs="Arial"/>
          <w:b/>
          <w:sz w:val="24"/>
          <w:szCs w:val="24"/>
        </w:rPr>
        <w:t>DIAS</w:t>
      </w:r>
      <w:r w:rsidR="00BF774D" w:rsidRPr="00584DDB">
        <w:rPr>
          <w:rFonts w:ascii="Arial" w:hAnsi="Arial" w:cs="Arial"/>
          <w:b/>
          <w:sz w:val="24"/>
          <w:szCs w:val="24"/>
        </w:rPr>
        <w:t>,</w:t>
      </w:r>
      <w:r w:rsidRPr="00584DDB">
        <w:rPr>
          <w:rFonts w:ascii="Arial" w:hAnsi="Arial" w:cs="Arial"/>
          <w:b/>
          <w:sz w:val="24"/>
          <w:szCs w:val="24"/>
        </w:rPr>
        <w:t xml:space="preserve"> </w:t>
      </w:r>
      <w:r w:rsidR="00A14E27">
        <w:rPr>
          <w:rFonts w:ascii="Arial" w:hAnsi="Arial" w:cs="Arial"/>
          <w:bCs/>
          <w:sz w:val="24"/>
          <w:szCs w:val="24"/>
        </w:rPr>
        <w:t>a contar da data de apresentação</w:t>
      </w:r>
      <w:r w:rsidRPr="00584DDB">
        <w:rPr>
          <w:rFonts w:ascii="Arial" w:hAnsi="Arial" w:cs="Arial"/>
          <w:b/>
          <w:sz w:val="24"/>
          <w:szCs w:val="24"/>
        </w:rPr>
        <w:t>;</w:t>
      </w:r>
    </w:p>
    <w:p w14:paraId="69806966" w14:textId="77777777" w:rsidR="00393AAF" w:rsidRPr="00584DDB" w:rsidRDefault="00393AAF" w:rsidP="00393AAF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584DDB">
        <w:rPr>
          <w:rFonts w:ascii="Arial" w:hAnsi="Arial" w:cs="Arial"/>
          <w:sz w:val="24"/>
          <w:szCs w:val="24"/>
        </w:rPr>
        <w:t xml:space="preserve">E-mail: </w:t>
      </w:r>
      <w:r w:rsidR="00BD3CA7" w:rsidRPr="00584DDB">
        <w:rPr>
          <w:rFonts w:ascii="Arial" w:hAnsi="Arial" w:cs="Arial"/>
          <w:color w:val="FF0000"/>
          <w:sz w:val="24"/>
          <w:szCs w:val="24"/>
        </w:rPr>
        <w:t>imastercomercio@oulook.com</w:t>
      </w:r>
      <w:r w:rsidRPr="00584DDB">
        <w:rPr>
          <w:rFonts w:ascii="Arial" w:hAnsi="Arial" w:cs="Arial"/>
          <w:color w:val="FF0000"/>
          <w:sz w:val="24"/>
          <w:szCs w:val="24"/>
        </w:rPr>
        <w:t>;</w:t>
      </w:r>
    </w:p>
    <w:p w14:paraId="7E5865C9" w14:textId="77777777" w:rsidR="00393AAF" w:rsidRPr="00584DDB" w:rsidRDefault="00393AAF" w:rsidP="00393AAF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84DDB">
        <w:rPr>
          <w:rFonts w:ascii="Arial" w:hAnsi="Arial" w:cs="Arial"/>
          <w:sz w:val="24"/>
          <w:szCs w:val="24"/>
        </w:rPr>
        <w:t xml:space="preserve">BANCO </w:t>
      </w:r>
      <w:r w:rsidR="00292B27" w:rsidRPr="00584DDB">
        <w:rPr>
          <w:rFonts w:ascii="Arial" w:hAnsi="Arial" w:cs="Arial"/>
          <w:sz w:val="24"/>
          <w:szCs w:val="24"/>
        </w:rPr>
        <w:t>SICOOB N 756</w:t>
      </w:r>
      <w:r w:rsidR="00BD3CA7" w:rsidRPr="00584DDB">
        <w:rPr>
          <w:rFonts w:ascii="Arial" w:hAnsi="Arial" w:cs="Arial"/>
          <w:sz w:val="24"/>
          <w:szCs w:val="24"/>
        </w:rPr>
        <w:t xml:space="preserve"> </w:t>
      </w:r>
      <w:r w:rsidRPr="00584DDB">
        <w:rPr>
          <w:rFonts w:ascii="Arial" w:hAnsi="Arial" w:cs="Arial"/>
          <w:sz w:val="24"/>
          <w:szCs w:val="24"/>
        </w:rPr>
        <w:t xml:space="preserve">– </w:t>
      </w:r>
      <w:r w:rsidR="00BD3CA7" w:rsidRPr="00584DDB">
        <w:rPr>
          <w:rFonts w:ascii="Arial" w:hAnsi="Arial" w:cs="Arial"/>
          <w:sz w:val="24"/>
          <w:szCs w:val="24"/>
        </w:rPr>
        <w:t>AGÊNCIA</w:t>
      </w:r>
      <w:r w:rsidRPr="00584DDB">
        <w:rPr>
          <w:rFonts w:ascii="Arial" w:hAnsi="Arial" w:cs="Arial"/>
          <w:sz w:val="24"/>
          <w:szCs w:val="24"/>
        </w:rPr>
        <w:t xml:space="preserve">: </w:t>
      </w:r>
      <w:r w:rsidR="00292B27" w:rsidRPr="00584DDB">
        <w:rPr>
          <w:rFonts w:ascii="Arial" w:hAnsi="Arial" w:cs="Arial"/>
          <w:sz w:val="24"/>
          <w:szCs w:val="24"/>
        </w:rPr>
        <w:t>3010</w:t>
      </w:r>
      <w:r w:rsidRPr="00584DDB">
        <w:rPr>
          <w:rFonts w:ascii="Arial" w:hAnsi="Arial" w:cs="Arial"/>
          <w:sz w:val="24"/>
          <w:szCs w:val="24"/>
        </w:rPr>
        <w:t xml:space="preserve"> – C/C: </w:t>
      </w:r>
      <w:r w:rsidR="00292B27" w:rsidRPr="00584DDB">
        <w:rPr>
          <w:rFonts w:ascii="Arial" w:hAnsi="Arial" w:cs="Arial"/>
          <w:sz w:val="24"/>
          <w:szCs w:val="24"/>
        </w:rPr>
        <w:t>176.127-7</w:t>
      </w:r>
      <w:r w:rsidR="00BD3CA7" w:rsidRPr="00584DDB">
        <w:rPr>
          <w:rFonts w:ascii="Arial" w:hAnsi="Arial" w:cs="Arial"/>
          <w:sz w:val="24"/>
          <w:szCs w:val="24"/>
        </w:rPr>
        <w:t>.</w:t>
      </w:r>
    </w:p>
    <w:p w14:paraId="2045DA44" w14:textId="77777777" w:rsidR="005D4BDC" w:rsidRPr="00584DDB" w:rsidRDefault="005D4BDC" w:rsidP="00393AAF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32D31B20" w14:textId="77777777" w:rsidR="00393AAF" w:rsidRPr="00584DDB" w:rsidRDefault="00393AAF" w:rsidP="00393AAF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584DDB">
        <w:rPr>
          <w:rFonts w:ascii="Arial" w:hAnsi="Arial" w:cs="Arial"/>
          <w:sz w:val="24"/>
          <w:szCs w:val="24"/>
        </w:rPr>
        <w:t>Atenciosamente,</w:t>
      </w:r>
    </w:p>
    <w:p w14:paraId="67C46BD8" w14:textId="77777777" w:rsidR="005D4BDC" w:rsidRPr="00584DDB" w:rsidRDefault="00A171DA" w:rsidP="00584DDB">
      <w:pPr>
        <w:tabs>
          <w:tab w:val="left" w:pos="1020"/>
        </w:tabs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Vitória/ES, </w:t>
      </w:r>
      <w:r w:rsidR="00AD726F">
        <w:rPr>
          <w:rFonts w:ascii="Arial" w:hAnsi="Arial" w:cs="Arial"/>
          <w:sz w:val="24"/>
          <w:szCs w:val="24"/>
        </w:rPr>
        <w:t>10</w:t>
      </w:r>
      <w:r w:rsidR="00292B27" w:rsidRPr="00584DDB">
        <w:rPr>
          <w:rFonts w:ascii="Arial" w:hAnsi="Arial" w:cs="Arial"/>
          <w:sz w:val="24"/>
          <w:szCs w:val="24"/>
        </w:rPr>
        <w:t xml:space="preserve"> de </w:t>
      </w:r>
      <w:r w:rsidR="00AD726F">
        <w:rPr>
          <w:rFonts w:ascii="Arial" w:hAnsi="Arial" w:cs="Arial"/>
          <w:sz w:val="24"/>
          <w:szCs w:val="24"/>
        </w:rPr>
        <w:t>novembro</w:t>
      </w:r>
      <w:r w:rsidR="005D4BDC" w:rsidRPr="00584DDB">
        <w:rPr>
          <w:rFonts w:ascii="Arial" w:hAnsi="Arial" w:cs="Arial"/>
          <w:sz w:val="24"/>
          <w:szCs w:val="24"/>
        </w:rPr>
        <w:t xml:space="preserve"> de 2022.</w:t>
      </w:r>
    </w:p>
    <w:p w14:paraId="756A39C6" w14:textId="77777777" w:rsidR="00584DDB" w:rsidRPr="00584DDB" w:rsidRDefault="00584DDB" w:rsidP="005D4BDC">
      <w:pPr>
        <w:tabs>
          <w:tab w:val="left" w:pos="1020"/>
        </w:tabs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073747E3" w14:textId="77777777" w:rsidR="005D4BDC" w:rsidRPr="00584DDB" w:rsidRDefault="000807C8" w:rsidP="00584DDB">
      <w:pPr>
        <w:tabs>
          <w:tab w:val="left" w:pos="6570"/>
        </w:tabs>
        <w:jc w:val="center"/>
        <w:rPr>
          <w:rFonts w:ascii="Arial" w:hAnsi="Arial" w:cs="Arial"/>
          <w:b/>
          <w:sz w:val="24"/>
          <w:szCs w:val="24"/>
        </w:rPr>
      </w:pPr>
      <w:r w:rsidRPr="00584DDB">
        <w:rPr>
          <w:rFonts w:ascii="Arial" w:hAnsi="Arial" w:cs="Arial"/>
          <w:b/>
          <w:sz w:val="24"/>
          <w:szCs w:val="24"/>
        </w:rPr>
        <w:t>JHONATHAN ARAUJO DE OLIVEIRA</w:t>
      </w:r>
    </w:p>
    <w:p w14:paraId="6ECD72C1" w14:textId="77777777" w:rsidR="000807C8" w:rsidRPr="00584DDB" w:rsidRDefault="005D4BDC" w:rsidP="005D4BDC">
      <w:pPr>
        <w:jc w:val="center"/>
        <w:rPr>
          <w:rFonts w:ascii="Arial" w:hAnsi="Arial" w:cs="Arial"/>
          <w:b/>
          <w:sz w:val="24"/>
          <w:szCs w:val="24"/>
        </w:rPr>
      </w:pPr>
      <w:r w:rsidRPr="00584DDB">
        <w:rPr>
          <w:rFonts w:ascii="Arial" w:hAnsi="Arial" w:cs="Arial"/>
          <w:b/>
          <w:sz w:val="24"/>
          <w:szCs w:val="24"/>
        </w:rPr>
        <w:t xml:space="preserve">RG: </w:t>
      </w:r>
      <w:r w:rsidR="000807C8" w:rsidRPr="00584DDB">
        <w:rPr>
          <w:rFonts w:ascii="Arial" w:hAnsi="Arial" w:cs="Arial"/>
          <w:b/>
          <w:sz w:val="24"/>
          <w:szCs w:val="24"/>
        </w:rPr>
        <w:t>3254954-SPTC-ES</w:t>
      </w:r>
    </w:p>
    <w:p w14:paraId="5AB84528" w14:textId="77777777" w:rsidR="000807C8" w:rsidRPr="00584DDB" w:rsidRDefault="005D4BDC" w:rsidP="005D4BDC">
      <w:pPr>
        <w:jc w:val="center"/>
        <w:rPr>
          <w:rFonts w:ascii="Arial" w:hAnsi="Arial" w:cs="Arial"/>
          <w:b/>
          <w:sz w:val="24"/>
          <w:szCs w:val="24"/>
        </w:rPr>
      </w:pPr>
      <w:r w:rsidRPr="00584DDB">
        <w:rPr>
          <w:rFonts w:ascii="Arial" w:hAnsi="Arial" w:cs="Arial"/>
          <w:b/>
          <w:sz w:val="24"/>
          <w:szCs w:val="24"/>
        </w:rPr>
        <w:t xml:space="preserve">CPF: </w:t>
      </w:r>
      <w:r w:rsidR="000807C8" w:rsidRPr="00584DDB">
        <w:rPr>
          <w:rFonts w:ascii="Arial" w:hAnsi="Arial" w:cs="Arial"/>
          <w:b/>
          <w:sz w:val="24"/>
          <w:szCs w:val="24"/>
        </w:rPr>
        <w:t>112.657.897-54</w:t>
      </w:r>
    </w:p>
    <w:p w14:paraId="6A41F0DC" w14:textId="77777777" w:rsidR="002069E9" w:rsidRPr="00584DDB" w:rsidRDefault="000807C8" w:rsidP="00292B27">
      <w:pPr>
        <w:jc w:val="center"/>
        <w:rPr>
          <w:rFonts w:ascii="Arial" w:hAnsi="Arial" w:cs="Arial"/>
          <w:b/>
          <w:sz w:val="24"/>
          <w:szCs w:val="24"/>
        </w:rPr>
      </w:pPr>
      <w:r w:rsidRPr="00584DDB">
        <w:rPr>
          <w:rFonts w:ascii="Arial" w:hAnsi="Arial" w:cs="Arial"/>
          <w:b/>
          <w:sz w:val="24"/>
          <w:szCs w:val="24"/>
        </w:rPr>
        <w:t>SÓCIO</w:t>
      </w:r>
    </w:p>
    <w:sectPr w:rsidR="002069E9" w:rsidRPr="00584DDB" w:rsidSect="00340148">
      <w:headerReference w:type="default" r:id="rId7"/>
      <w:footerReference w:type="default" r:id="rId8"/>
      <w:pgSz w:w="11906" w:h="16838"/>
      <w:pgMar w:top="2098" w:right="1134" w:bottom="1276" w:left="1701" w:header="709" w:footer="3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8A44C2" w14:textId="77777777" w:rsidR="00AE423A" w:rsidRDefault="00AE423A" w:rsidP="00307D16">
      <w:r>
        <w:separator/>
      </w:r>
    </w:p>
  </w:endnote>
  <w:endnote w:type="continuationSeparator" w:id="0">
    <w:p w14:paraId="6690351D" w14:textId="77777777" w:rsidR="00AE423A" w:rsidRDefault="00AE423A" w:rsidP="00307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9C1AE" w14:textId="77777777" w:rsidR="00432F82" w:rsidRPr="002069E9" w:rsidRDefault="00432F82" w:rsidP="00AC2334">
    <w:pPr>
      <w:pStyle w:val="Rodap"/>
      <w:pBdr>
        <w:bottom w:val="single" w:sz="6" w:space="1" w:color="auto"/>
      </w:pBdr>
      <w:rPr>
        <w:sz w:val="2"/>
        <w:szCs w:val="2"/>
      </w:rPr>
    </w:pPr>
  </w:p>
  <w:p w14:paraId="33E82E3E" w14:textId="77777777" w:rsidR="00AC2334" w:rsidRPr="00F8144B" w:rsidRDefault="00AC2334" w:rsidP="00432F82">
    <w:pPr>
      <w:pStyle w:val="Body"/>
      <w:ind w:right="34"/>
      <w:rPr>
        <w:rFonts w:asciiTheme="minorHAnsi" w:hAnsiTheme="minorHAnsi"/>
        <w:sz w:val="16"/>
        <w:szCs w:val="16"/>
        <w:lang w:val="pt-BR"/>
      </w:rPr>
    </w:pPr>
  </w:p>
  <w:p w14:paraId="6D42C7ED" w14:textId="77777777" w:rsidR="00AC2334" w:rsidRPr="00F554CC" w:rsidRDefault="00AC2334" w:rsidP="00AC2334">
    <w:pPr>
      <w:pStyle w:val="Body"/>
      <w:ind w:right="34"/>
      <w:jc w:val="center"/>
      <w:rPr>
        <w:rFonts w:asciiTheme="minorHAnsi" w:hAnsiTheme="minorHAnsi"/>
        <w:b w:val="0"/>
        <w:bCs w:val="0"/>
        <w:sz w:val="22"/>
        <w:szCs w:val="22"/>
        <w:lang w:val="pt-BR"/>
      </w:rPr>
    </w:pPr>
    <w:r>
      <w:rPr>
        <w:rFonts w:asciiTheme="minorHAnsi" w:hAnsiTheme="minorHAnsi"/>
        <w:sz w:val="22"/>
        <w:szCs w:val="22"/>
        <w:lang w:val="pt-BR"/>
      </w:rPr>
      <w:t>Av. Paulino Muller, 795 – Pvmto. 2,</w:t>
    </w:r>
    <w:r w:rsidRPr="00F554CC">
      <w:rPr>
        <w:rFonts w:asciiTheme="minorHAnsi" w:hAnsiTheme="minorHAnsi" w:cs="Arial"/>
        <w:spacing w:val="-2"/>
        <w:sz w:val="22"/>
        <w:szCs w:val="22"/>
        <w:lang w:val="pt-BR"/>
      </w:rPr>
      <w:t xml:space="preserve"> </w:t>
    </w:r>
    <w:r w:rsidRPr="00F554CC">
      <w:rPr>
        <w:rFonts w:asciiTheme="minorHAnsi" w:hAnsiTheme="minorHAnsi"/>
        <w:spacing w:val="1"/>
        <w:sz w:val="22"/>
        <w:szCs w:val="22"/>
        <w:lang w:val="pt-BR"/>
      </w:rPr>
      <w:t>V</w:t>
    </w:r>
    <w:r w:rsidRPr="00F554CC">
      <w:rPr>
        <w:rFonts w:asciiTheme="minorHAnsi" w:hAnsiTheme="minorHAnsi"/>
        <w:sz w:val="22"/>
        <w:szCs w:val="22"/>
        <w:lang w:val="pt-BR"/>
      </w:rPr>
      <w:t>i</w:t>
    </w:r>
    <w:r w:rsidRPr="00F554CC">
      <w:rPr>
        <w:rFonts w:asciiTheme="minorHAnsi" w:hAnsiTheme="minorHAnsi"/>
        <w:spacing w:val="-2"/>
        <w:sz w:val="22"/>
        <w:szCs w:val="22"/>
        <w:lang w:val="pt-BR"/>
      </w:rPr>
      <w:t>tó</w:t>
    </w:r>
    <w:r w:rsidRPr="00F554CC">
      <w:rPr>
        <w:rFonts w:asciiTheme="minorHAnsi" w:hAnsiTheme="minorHAnsi"/>
        <w:spacing w:val="2"/>
        <w:sz w:val="22"/>
        <w:szCs w:val="22"/>
        <w:lang w:val="pt-BR"/>
      </w:rPr>
      <w:t>r</w:t>
    </w:r>
    <w:r w:rsidRPr="00F554CC">
      <w:rPr>
        <w:rFonts w:asciiTheme="minorHAnsi" w:hAnsiTheme="minorHAnsi"/>
        <w:sz w:val="22"/>
        <w:szCs w:val="22"/>
        <w:lang w:val="pt-BR"/>
      </w:rPr>
      <w:t>ia</w:t>
    </w:r>
    <w:r>
      <w:rPr>
        <w:rFonts w:asciiTheme="minorHAnsi" w:hAnsiTheme="minorHAnsi"/>
        <w:spacing w:val="4"/>
        <w:sz w:val="22"/>
        <w:szCs w:val="22"/>
        <w:lang w:val="pt-BR"/>
      </w:rPr>
      <w:t>/ES</w:t>
    </w:r>
  </w:p>
  <w:p w14:paraId="35FCD346" w14:textId="77777777" w:rsidR="00AC2334" w:rsidRPr="00F554CC" w:rsidRDefault="00AC2334" w:rsidP="00AC2334">
    <w:pPr>
      <w:pStyle w:val="Body"/>
      <w:ind w:right="34"/>
      <w:jc w:val="center"/>
      <w:rPr>
        <w:rFonts w:asciiTheme="minorHAnsi" w:hAnsiTheme="minorHAnsi"/>
        <w:b w:val="0"/>
        <w:bCs w:val="0"/>
        <w:sz w:val="22"/>
        <w:szCs w:val="22"/>
      </w:rPr>
    </w:pPr>
    <w:r w:rsidRPr="00F554CC">
      <w:rPr>
        <w:rFonts w:asciiTheme="minorHAnsi" w:hAnsiTheme="minorHAnsi"/>
        <w:spacing w:val="1"/>
        <w:sz w:val="22"/>
        <w:szCs w:val="22"/>
      </w:rPr>
      <w:t>P</w:t>
    </w:r>
    <w:r w:rsidRPr="00F554CC">
      <w:rPr>
        <w:rFonts w:asciiTheme="minorHAnsi" w:hAnsiTheme="minorHAnsi"/>
        <w:sz w:val="22"/>
        <w:szCs w:val="22"/>
      </w:rPr>
      <w:t>AB</w:t>
    </w:r>
    <w:r w:rsidRPr="00F554CC">
      <w:rPr>
        <w:rFonts w:asciiTheme="minorHAnsi" w:hAnsiTheme="minorHAnsi"/>
        <w:spacing w:val="1"/>
        <w:sz w:val="22"/>
        <w:szCs w:val="22"/>
      </w:rPr>
      <w:t>X</w:t>
    </w:r>
    <w:r w:rsidRPr="00F554CC">
      <w:rPr>
        <w:rFonts w:asciiTheme="minorHAnsi" w:hAnsiTheme="minorHAnsi"/>
        <w:sz w:val="22"/>
        <w:szCs w:val="22"/>
      </w:rPr>
      <w:t>:</w:t>
    </w:r>
    <w:r w:rsidRPr="00F554CC">
      <w:rPr>
        <w:rFonts w:asciiTheme="minorHAnsi" w:hAnsiTheme="minorHAnsi"/>
        <w:spacing w:val="-2"/>
        <w:sz w:val="22"/>
        <w:szCs w:val="22"/>
      </w:rPr>
      <w:t xml:space="preserve"> (</w:t>
    </w:r>
    <w:r w:rsidRPr="00F554CC">
      <w:rPr>
        <w:rFonts w:asciiTheme="minorHAnsi" w:hAnsiTheme="minorHAnsi"/>
        <w:spacing w:val="-1"/>
        <w:sz w:val="22"/>
        <w:szCs w:val="22"/>
      </w:rPr>
      <w:t>27</w:t>
    </w:r>
    <w:r w:rsidRPr="00F554CC">
      <w:rPr>
        <w:rFonts w:asciiTheme="minorHAnsi" w:hAnsiTheme="minorHAnsi"/>
        <w:sz w:val="22"/>
        <w:szCs w:val="22"/>
      </w:rPr>
      <w:t>)</w:t>
    </w:r>
    <w:r w:rsidRPr="00F554CC">
      <w:rPr>
        <w:rFonts w:asciiTheme="minorHAnsi" w:hAnsiTheme="minorHAnsi"/>
        <w:spacing w:val="-2"/>
        <w:sz w:val="22"/>
        <w:szCs w:val="22"/>
      </w:rPr>
      <w:t xml:space="preserve"> </w:t>
    </w:r>
    <w:r>
      <w:rPr>
        <w:rFonts w:asciiTheme="minorHAnsi" w:hAnsiTheme="minorHAnsi"/>
        <w:spacing w:val="-2"/>
        <w:sz w:val="22"/>
        <w:szCs w:val="22"/>
      </w:rPr>
      <w:t>3314-4710</w:t>
    </w:r>
  </w:p>
  <w:p w14:paraId="3F41E7CA" w14:textId="77777777" w:rsidR="00AC2334" w:rsidRDefault="00AC2334" w:rsidP="00AC2334">
    <w:pPr>
      <w:pStyle w:val="Body"/>
      <w:ind w:right="34"/>
      <w:jc w:val="center"/>
      <w:rPr>
        <w:rFonts w:asciiTheme="minorHAnsi" w:hAnsiTheme="minorHAnsi"/>
        <w:sz w:val="22"/>
        <w:szCs w:val="22"/>
      </w:rPr>
    </w:pPr>
    <w:r w:rsidRPr="00F554CC">
      <w:rPr>
        <w:rFonts w:asciiTheme="minorHAnsi" w:hAnsiTheme="minorHAnsi"/>
        <w:spacing w:val="1"/>
        <w:sz w:val="22"/>
        <w:szCs w:val="22"/>
      </w:rPr>
      <w:t>E</w:t>
    </w:r>
    <w:r w:rsidRPr="00F554CC">
      <w:rPr>
        <w:rFonts w:asciiTheme="minorHAnsi" w:hAnsiTheme="minorHAnsi"/>
        <w:spacing w:val="2"/>
        <w:sz w:val="22"/>
        <w:szCs w:val="22"/>
      </w:rPr>
      <w:t>m</w:t>
    </w:r>
    <w:r w:rsidRPr="00F554CC">
      <w:rPr>
        <w:rFonts w:asciiTheme="minorHAnsi" w:hAnsiTheme="minorHAnsi"/>
        <w:spacing w:val="-1"/>
        <w:sz w:val="22"/>
        <w:szCs w:val="22"/>
      </w:rPr>
      <w:t>a</w:t>
    </w:r>
    <w:r w:rsidRPr="00F554CC">
      <w:rPr>
        <w:rFonts w:asciiTheme="minorHAnsi" w:hAnsiTheme="minorHAnsi"/>
        <w:sz w:val="22"/>
        <w:szCs w:val="22"/>
      </w:rPr>
      <w:t>i</w:t>
    </w:r>
    <w:r w:rsidRPr="00F554CC">
      <w:rPr>
        <w:rFonts w:asciiTheme="minorHAnsi" w:hAnsiTheme="minorHAnsi"/>
        <w:spacing w:val="-1"/>
        <w:sz w:val="22"/>
        <w:szCs w:val="22"/>
      </w:rPr>
      <w:t>l</w:t>
    </w:r>
    <w:r w:rsidRPr="00F554CC">
      <w:rPr>
        <w:rFonts w:asciiTheme="minorHAnsi" w:hAnsiTheme="minorHAnsi"/>
        <w:sz w:val="22"/>
        <w:szCs w:val="22"/>
      </w:rPr>
      <w:t>:</w:t>
    </w:r>
    <w:r w:rsidRPr="00F554CC">
      <w:rPr>
        <w:rFonts w:asciiTheme="minorHAnsi" w:hAnsiTheme="minorHAnsi"/>
        <w:spacing w:val="-2"/>
        <w:sz w:val="22"/>
        <w:szCs w:val="22"/>
      </w:rPr>
      <w:t xml:space="preserve"> </w:t>
    </w:r>
    <w:r>
      <w:rPr>
        <w:rFonts w:asciiTheme="minorHAnsi" w:hAnsiTheme="minorHAnsi"/>
        <w:spacing w:val="-2"/>
        <w:sz w:val="22"/>
        <w:szCs w:val="22"/>
      </w:rPr>
      <w:t>imastercomercio@outlook.com</w:t>
    </w:r>
    <w:hyperlink r:id="rId1"/>
  </w:p>
  <w:p w14:paraId="5E661589" w14:textId="77777777" w:rsidR="00307D16" w:rsidRPr="00AC2334" w:rsidRDefault="00AC2334" w:rsidP="00AC2334">
    <w:pPr>
      <w:pStyle w:val="Body"/>
      <w:ind w:right="34"/>
      <w:jc w:val="center"/>
      <w:rPr>
        <w:rFonts w:asciiTheme="minorHAnsi" w:hAnsiTheme="minorHAnsi"/>
        <w:b w:val="0"/>
        <w:bCs w:val="0"/>
        <w:sz w:val="22"/>
        <w:szCs w:val="22"/>
        <w:lang w:val="pt-BR"/>
      </w:rPr>
    </w:pPr>
    <w:r>
      <w:rPr>
        <w:rFonts w:asciiTheme="minorHAnsi" w:hAnsiTheme="minorHAnsi"/>
        <w:sz w:val="22"/>
        <w:szCs w:val="22"/>
        <w:lang w:val="pt-BR"/>
      </w:rPr>
      <w:t>C</w:t>
    </w:r>
    <w:r w:rsidRPr="00BE6D62">
      <w:rPr>
        <w:rFonts w:asciiTheme="minorHAnsi" w:hAnsiTheme="minorHAnsi"/>
        <w:sz w:val="22"/>
        <w:szCs w:val="22"/>
        <w:lang w:val="pt-BR"/>
      </w:rPr>
      <w:t>NPJ: 14.013.647/0001-62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94E4C7" w14:textId="77777777" w:rsidR="00AE423A" w:rsidRDefault="00AE423A" w:rsidP="00307D16">
      <w:r>
        <w:separator/>
      </w:r>
    </w:p>
  </w:footnote>
  <w:footnote w:type="continuationSeparator" w:id="0">
    <w:p w14:paraId="192460CA" w14:textId="77777777" w:rsidR="00AE423A" w:rsidRDefault="00AE423A" w:rsidP="00307D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A6A09" w14:textId="77777777" w:rsidR="00307D16" w:rsidRDefault="00935695">
    <w:pPr>
      <w:pStyle w:val="Cabealho"/>
    </w:pPr>
    <w:r>
      <w:rPr>
        <w:noProof/>
        <w:lang w:eastAsia="pt-BR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71264554" wp14:editId="643E9EF3">
              <wp:simplePos x="0" y="0"/>
              <wp:positionH relativeFrom="margin">
                <wp:posOffset>-208915</wp:posOffset>
              </wp:positionH>
              <wp:positionV relativeFrom="page">
                <wp:posOffset>180975</wp:posOffset>
              </wp:positionV>
              <wp:extent cx="6174740" cy="1061085"/>
              <wp:effectExtent l="635" t="0" r="0" b="0"/>
              <wp:wrapNone/>
              <wp:docPr id="1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74740" cy="1061085"/>
                        <a:chOff x="1106" y="710"/>
                        <a:chExt cx="9704" cy="1650"/>
                      </a:xfrm>
                    </wpg:grpSpPr>
                    <wpg:grpSp>
                      <wpg:cNvPr id="2" name="Group 3"/>
                      <wpg:cNvGrpSpPr>
                        <a:grpSpLocks/>
                      </wpg:cNvGrpSpPr>
                      <wpg:grpSpPr bwMode="auto">
                        <a:xfrm>
                          <a:off x="1106" y="710"/>
                          <a:ext cx="9704" cy="1650"/>
                          <a:chOff x="1106" y="710"/>
                          <a:chExt cx="9704" cy="1650"/>
                        </a:xfrm>
                      </wpg:grpSpPr>
                      <wps:wsp>
                        <wps:cNvPr id="3" name="Freeform 5"/>
                        <wps:cNvSpPr>
                          <a:spLocks/>
                        </wps:cNvSpPr>
                        <wps:spPr bwMode="auto">
                          <a:xfrm>
                            <a:off x="1106" y="710"/>
                            <a:ext cx="9704" cy="1650"/>
                          </a:xfrm>
                          <a:custGeom>
                            <a:avLst/>
                            <a:gdLst>
                              <a:gd name="T0" fmla="*/ 0 w 9704"/>
                              <a:gd name="T1" fmla="*/ 2361 h 1650"/>
                              <a:gd name="T2" fmla="*/ 9704 w 9704"/>
                              <a:gd name="T3" fmla="*/ 2361 h 1650"/>
                              <a:gd name="T4" fmla="*/ 9704 w 9704"/>
                              <a:gd name="T5" fmla="*/ 710 h 1650"/>
                              <a:gd name="T6" fmla="*/ 0 w 9704"/>
                              <a:gd name="T7" fmla="*/ 710 h 1650"/>
                              <a:gd name="T8" fmla="*/ 0 w 9704"/>
                              <a:gd name="T9" fmla="*/ 2361 h 1650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w 9704"/>
                              <a:gd name="T16" fmla="*/ 0 h 1650"/>
                              <a:gd name="T17" fmla="*/ 9704 w 9704"/>
                              <a:gd name="T18" fmla="*/ 1650 h 1650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T15" t="T16" r="T17" b="T18"/>
                            <a:pathLst>
                              <a:path w="9704" h="1650">
                                <a:moveTo>
                                  <a:pt x="0" y="1651"/>
                                </a:moveTo>
                                <a:lnTo>
                                  <a:pt x="9704" y="1651"/>
                                </a:lnTo>
                                <a:lnTo>
                                  <a:pt x="970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6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64BECC" w14:textId="77777777" w:rsidR="00AC2334" w:rsidRPr="00C74F4F" w:rsidRDefault="00AC2334" w:rsidP="00AC2334">
                              <w:pPr>
                                <w:pStyle w:val="Body"/>
                                <w:ind w:right="913"/>
                                <w:rPr>
                                  <w:rFonts w:asciiTheme="minorHAnsi" w:hAnsiTheme="minorHAnsi"/>
                                  <w:sz w:val="10"/>
                                  <w:szCs w:val="10"/>
                                  <w:lang w:val="pt-BR"/>
                                </w:rPr>
                              </w:pPr>
                            </w:p>
                            <w:p w14:paraId="20F86EE1" w14:textId="77777777" w:rsidR="00AC2334" w:rsidRPr="00F554CC" w:rsidRDefault="00AC2334" w:rsidP="00AC2334">
                              <w:pPr>
                                <w:pStyle w:val="Body"/>
                                <w:ind w:left="4536" w:right="911"/>
                                <w:jc w:val="center"/>
                                <w:rPr>
                                  <w:rFonts w:asciiTheme="minorHAnsi" w:hAnsiTheme="minorHAnsi"/>
                                  <w:b w:val="0"/>
                                  <w:bCs w:val="0"/>
                                  <w:sz w:val="22"/>
                                  <w:szCs w:val="22"/>
                                  <w:lang w:val="pt-BR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Av. Paulino Muller, 795 – Pvmto. 2,</w:t>
                              </w:r>
                              <w:r w:rsidRPr="00F554CC">
                                <w:rPr>
                                  <w:rFonts w:asciiTheme="minorHAnsi" w:hAnsiTheme="minorHAnsi" w:cs="Arial"/>
                                  <w:spacing w:val="-2"/>
                                  <w:sz w:val="22"/>
                                  <w:szCs w:val="22"/>
                                  <w:lang w:val="pt-BR"/>
                                </w:rPr>
                                <w:t xml:space="preserve"> 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  <w:lang w:val="pt-BR"/>
                                </w:rPr>
                                <w:t>V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i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  <w:lang w:val="pt-BR"/>
                                </w:rPr>
                                <w:t>tó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2"/>
                                  <w:sz w:val="22"/>
                                  <w:szCs w:val="22"/>
                                  <w:lang w:val="pt-BR"/>
                                </w:rPr>
                                <w:t>r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ia</w:t>
                              </w:r>
                              <w:r>
                                <w:rPr>
                                  <w:rFonts w:asciiTheme="minorHAnsi" w:hAnsiTheme="minorHAnsi"/>
                                  <w:spacing w:val="4"/>
                                  <w:sz w:val="22"/>
                                  <w:szCs w:val="22"/>
                                  <w:lang w:val="pt-BR"/>
                                </w:rPr>
                                <w:t>/ES</w:t>
                              </w:r>
                            </w:p>
                            <w:p w14:paraId="75C26E40" w14:textId="77777777" w:rsidR="00AC2334" w:rsidRPr="00F554CC" w:rsidRDefault="00AC2334" w:rsidP="00AC2334">
                              <w:pPr>
                                <w:pStyle w:val="Body"/>
                                <w:ind w:left="4536" w:right="915"/>
                                <w:jc w:val="center"/>
                                <w:rPr>
                                  <w:rFonts w:asciiTheme="minorHAnsi" w:hAnsiTheme="minorHAnsi"/>
                                  <w:b w:val="0"/>
                                  <w:bCs w:val="0"/>
                                  <w:sz w:val="22"/>
                                  <w:szCs w:val="22"/>
                                </w:rPr>
                              </w:pP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</w:rPr>
                                <w:t>P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AB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</w:rPr>
                                <w:t>X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: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 xml:space="preserve"> (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1"/>
                                  <w:sz w:val="22"/>
                                  <w:szCs w:val="22"/>
                                </w:rPr>
                                <w:t>27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)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>3314-4710</w:t>
                              </w:r>
                            </w:p>
                            <w:p w14:paraId="3F0C7626" w14:textId="77777777" w:rsidR="00AC2334" w:rsidRDefault="00AC2334" w:rsidP="00AC2334">
                              <w:pPr>
                                <w:pStyle w:val="Body"/>
                                <w:ind w:left="4536" w:right="915"/>
                                <w:jc w:val="center"/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</w:pP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</w:rPr>
                                <w:t>E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2"/>
                                  <w:sz w:val="22"/>
                                  <w:szCs w:val="22"/>
                                </w:rPr>
                                <w:t>m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1"/>
                                  <w:sz w:val="22"/>
                                  <w:szCs w:val="22"/>
                                </w:rPr>
                                <w:t>a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i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1"/>
                                  <w:sz w:val="22"/>
                                  <w:szCs w:val="22"/>
                                </w:rPr>
                                <w:t>l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: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>imastercomercio@outlook.com</w:t>
                              </w:r>
                              <w:hyperlink r:id="rId1"/>
                            </w:p>
                            <w:p w14:paraId="5C1D7508" w14:textId="77777777" w:rsidR="00AC2334" w:rsidRPr="00BE6D62" w:rsidRDefault="00AC2334" w:rsidP="00AC2334">
                              <w:pPr>
                                <w:pStyle w:val="Body"/>
                                <w:ind w:left="4536" w:right="915"/>
                                <w:jc w:val="center"/>
                                <w:rPr>
                                  <w:rFonts w:asciiTheme="minorHAnsi" w:hAnsiTheme="minorHAnsi"/>
                                  <w:b w:val="0"/>
                                  <w:bCs w:val="0"/>
                                  <w:sz w:val="22"/>
                                  <w:szCs w:val="22"/>
                                  <w:lang w:val="pt-BR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C</w:t>
                              </w:r>
                              <w:r w:rsidRPr="00BE6D62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NPJ: 14.013.647/0001-62</w:t>
                              </w:r>
                            </w:p>
                            <w:p w14:paraId="711F9CF4" w14:textId="77777777" w:rsidR="00AC2334" w:rsidRPr="00C74F4F" w:rsidRDefault="00AC2334" w:rsidP="00AC2334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35" y="710"/>
                            <a:ext cx="3770" cy="16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1264554" id="Group 2" o:spid="_x0000_s1026" style="position:absolute;margin-left:-16.45pt;margin-top:14.25pt;width:486.2pt;height:83.55pt;z-index:-251656192;mso-position-horizontal-relative:margin;mso-position-vertical-relative:page" coordorigin="1106,710" coordsize="9704,165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">
              <v:group id="Group 3" o:spid="_x0000_s1027" style="position:absolute;left:1106;top:710;width:9704;height:1650" coordorigin="1106,710" coordsize="9704,1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<v:shape id="Freeform 5" o:spid="_x0000_s1028" style="position:absolute;left:1106;top:710;width:9704;height:1650;visibility:visible;mso-wrap-style:square;v-text-anchor:top" coordsize="9704,16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" adj="-11796480,,5400" path="m,1651r9704,l9704,,,,,1651xe" fillcolor="#e6e6e6" stroked="f">
                  <v:stroke joinstyle="round"/>
                  <v:formulas/>
                  <v:path arrowok="t" o:connecttype="custom" o:connectlocs="0,2361;9704,2361;9704,710;0,710;0,2361" o:connectangles="0,0,0,0,0" textboxrect="0,0,9704,1650"/>
                  <v:textbox>
                    <w:txbxContent>
                      <w:p w14:paraId="5164BECC" w14:textId="77777777" w:rsidR="00AC2334" w:rsidRPr="00C74F4F" w:rsidRDefault="00AC2334" w:rsidP="00AC2334">
                        <w:pPr>
                          <w:pStyle w:val="Body"/>
                          <w:ind w:right="913"/>
                          <w:rPr>
                            <w:rFonts w:asciiTheme="minorHAnsi" w:hAnsiTheme="minorHAnsi"/>
                            <w:sz w:val="10"/>
                            <w:szCs w:val="10"/>
                            <w:lang w:val="pt-BR"/>
                          </w:rPr>
                        </w:pPr>
                      </w:p>
                      <w:p w14:paraId="20F86EE1" w14:textId="77777777" w:rsidR="00AC2334" w:rsidRPr="00F554CC" w:rsidRDefault="00AC2334" w:rsidP="00AC2334">
                        <w:pPr>
                          <w:pStyle w:val="Body"/>
                          <w:ind w:left="4536" w:right="911"/>
                          <w:jc w:val="center"/>
                          <w:rPr>
                            <w:rFonts w:asciiTheme="minorHAnsi" w:hAnsiTheme="minorHAnsi"/>
                            <w:b w:val="0"/>
                            <w:bCs w:val="0"/>
                            <w:sz w:val="22"/>
                            <w:szCs w:val="22"/>
                            <w:lang w:val="pt-BR"/>
                          </w:rPr>
                        </w:pPr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Av. Paulino Muller, 795 – Pvmto. 2,</w:t>
                        </w:r>
                        <w:r w:rsidRPr="00F554CC">
                          <w:rPr>
                            <w:rFonts w:asciiTheme="minorHAnsi" w:hAnsiTheme="minorHAnsi" w:cs="Arial"/>
                            <w:spacing w:val="-2"/>
                            <w:sz w:val="22"/>
                            <w:szCs w:val="22"/>
                            <w:lang w:val="pt-BR"/>
                          </w:rPr>
                          <w:t xml:space="preserve"> </w:t>
                        </w: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  <w:lang w:val="pt-BR"/>
                          </w:rPr>
                          <w:t>V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i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  <w:lang w:val="pt-BR"/>
                          </w:rPr>
                          <w:t>tó</w:t>
                        </w:r>
                        <w:r w:rsidRPr="00F554CC">
                          <w:rPr>
                            <w:rFonts w:asciiTheme="minorHAnsi" w:hAnsiTheme="minorHAnsi"/>
                            <w:spacing w:val="2"/>
                            <w:sz w:val="22"/>
                            <w:szCs w:val="22"/>
                            <w:lang w:val="pt-BR"/>
                          </w:rPr>
                          <w:t>r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ia</w:t>
                        </w:r>
                        <w:r>
                          <w:rPr>
                            <w:rFonts w:asciiTheme="minorHAnsi" w:hAnsiTheme="minorHAnsi"/>
                            <w:spacing w:val="4"/>
                            <w:sz w:val="22"/>
                            <w:szCs w:val="22"/>
                            <w:lang w:val="pt-BR"/>
                          </w:rPr>
                          <w:t>/ES</w:t>
                        </w:r>
                      </w:p>
                      <w:p w14:paraId="75C26E40" w14:textId="77777777" w:rsidR="00AC2334" w:rsidRPr="00F554CC" w:rsidRDefault="00AC2334" w:rsidP="00AC2334">
                        <w:pPr>
                          <w:pStyle w:val="Body"/>
                          <w:ind w:left="4536" w:right="915"/>
                          <w:jc w:val="center"/>
                          <w:rPr>
                            <w:rFonts w:asciiTheme="minorHAnsi" w:hAnsiTheme="minorHAnsi"/>
                            <w:b w:val="0"/>
                            <w:bCs w:val="0"/>
                            <w:sz w:val="22"/>
                            <w:szCs w:val="22"/>
                          </w:rPr>
                        </w:pP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</w:rPr>
                          <w:t>P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AB</w:t>
                        </w: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</w:rPr>
                          <w:t>X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: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 xml:space="preserve"> (</w:t>
                        </w:r>
                        <w:r w:rsidRPr="00F554CC">
                          <w:rPr>
                            <w:rFonts w:asciiTheme="minorHAnsi" w:hAnsiTheme="minorHAnsi"/>
                            <w:spacing w:val="-1"/>
                            <w:sz w:val="22"/>
                            <w:szCs w:val="22"/>
                          </w:rPr>
                          <w:t>27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)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>3314-4710</w:t>
                        </w:r>
                      </w:p>
                      <w:p w14:paraId="3F0C7626" w14:textId="77777777" w:rsidR="00AC2334" w:rsidRDefault="00AC2334" w:rsidP="00AC2334">
                        <w:pPr>
                          <w:pStyle w:val="Body"/>
                          <w:ind w:left="4536" w:right="915"/>
                          <w:jc w:val="center"/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</w:pP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 w:rsidRPr="00F554CC">
                          <w:rPr>
                            <w:rFonts w:asciiTheme="minorHAnsi" w:hAnsiTheme="minorHAnsi"/>
                            <w:spacing w:val="2"/>
                            <w:sz w:val="22"/>
                            <w:szCs w:val="22"/>
                          </w:rPr>
                          <w:t>m</w:t>
                        </w:r>
                        <w:r w:rsidRPr="00F554CC">
                          <w:rPr>
                            <w:rFonts w:asciiTheme="minorHAnsi" w:hAnsiTheme="minorHAnsi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i</w:t>
                        </w:r>
                        <w:r w:rsidRPr="00F554CC">
                          <w:rPr>
                            <w:rFonts w:asciiTheme="minorHAnsi" w:hAnsiTheme="minorHAnsi"/>
                            <w:spacing w:val="-1"/>
                            <w:sz w:val="22"/>
                            <w:szCs w:val="22"/>
                          </w:rPr>
                          <w:t>l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: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>imastercomercio@outlook.com</w:t>
                        </w:r>
                        <w:hyperlink r:id="rId3"/>
                      </w:p>
                      <w:p w14:paraId="5C1D7508" w14:textId="77777777" w:rsidR="00AC2334" w:rsidRPr="00BE6D62" w:rsidRDefault="00AC2334" w:rsidP="00AC2334">
                        <w:pPr>
                          <w:pStyle w:val="Body"/>
                          <w:ind w:left="4536" w:right="915"/>
                          <w:jc w:val="center"/>
                          <w:rPr>
                            <w:rFonts w:asciiTheme="minorHAnsi" w:hAnsiTheme="minorHAnsi"/>
                            <w:b w:val="0"/>
                            <w:bCs w:val="0"/>
                            <w:sz w:val="22"/>
                            <w:szCs w:val="22"/>
                            <w:lang w:val="pt-BR"/>
                          </w:rPr>
                        </w:pPr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C</w:t>
                        </w:r>
                        <w:r w:rsidRPr="00BE6D62"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NPJ: 14.013.647/0001-62</w:t>
                        </w:r>
                      </w:p>
                      <w:p w14:paraId="711F9CF4" w14:textId="77777777" w:rsidR="00AC2334" w:rsidRPr="00C74F4F" w:rsidRDefault="00AC2334" w:rsidP="00AC2334">
                        <w:pPr>
                          <w:jc w:val="center"/>
                        </w:pP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9" type="#_x0000_t75" style="position:absolute;left:1135;top:710;width:3770;height:16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">
                  <v:imagedata r:id="rId4" o:title=""/>
                </v:shape>
              </v:group>
              <w10:wrap anchorx="margin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7324F"/>
    <w:multiLevelType w:val="hybridMultilevel"/>
    <w:tmpl w:val="6E88E444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0A21FC9"/>
    <w:multiLevelType w:val="hybridMultilevel"/>
    <w:tmpl w:val="CA54A3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6E31A0"/>
    <w:multiLevelType w:val="hybridMultilevel"/>
    <w:tmpl w:val="F58800EA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33241CE6"/>
    <w:multiLevelType w:val="hybridMultilevel"/>
    <w:tmpl w:val="C11607B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pt-BR" w:vendorID="64" w:dllVersion="4096" w:nlCheck="1" w:checkStyle="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4F2"/>
    <w:rsid w:val="00003839"/>
    <w:rsid w:val="00004941"/>
    <w:rsid w:val="00010FEB"/>
    <w:rsid w:val="000119E3"/>
    <w:rsid w:val="00012D61"/>
    <w:rsid w:val="000162CE"/>
    <w:rsid w:val="000167DD"/>
    <w:rsid w:val="0002009D"/>
    <w:rsid w:val="00022C18"/>
    <w:rsid w:val="00024033"/>
    <w:rsid w:val="00033D5C"/>
    <w:rsid w:val="00036009"/>
    <w:rsid w:val="0003673A"/>
    <w:rsid w:val="000421BE"/>
    <w:rsid w:val="0005097E"/>
    <w:rsid w:val="0005286A"/>
    <w:rsid w:val="000567EF"/>
    <w:rsid w:val="000579A1"/>
    <w:rsid w:val="00057E9E"/>
    <w:rsid w:val="00060DC8"/>
    <w:rsid w:val="000637AE"/>
    <w:rsid w:val="000757E3"/>
    <w:rsid w:val="000776BB"/>
    <w:rsid w:val="000807C8"/>
    <w:rsid w:val="00084B76"/>
    <w:rsid w:val="000A1158"/>
    <w:rsid w:val="000A3131"/>
    <w:rsid w:val="000A573A"/>
    <w:rsid w:val="000A6CA1"/>
    <w:rsid w:val="000A790F"/>
    <w:rsid w:val="000B2366"/>
    <w:rsid w:val="000B25BA"/>
    <w:rsid w:val="000C030F"/>
    <w:rsid w:val="000C0B50"/>
    <w:rsid w:val="000C5359"/>
    <w:rsid w:val="000D2357"/>
    <w:rsid w:val="000D24F6"/>
    <w:rsid w:val="000D4377"/>
    <w:rsid w:val="000E1C70"/>
    <w:rsid w:val="000E212B"/>
    <w:rsid w:val="000F392E"/>
    <w:rsid w:val="000F46C2"/>
    <w:rsid w:val="000F70F5"/>
    <w:rsid w:val="001006FA"/>
    <w:rsid w:val="00100FA6"/>
    <w:rsid w:val="00102461"/>
    <w:rsid w:val="001057A4"/>
    <w:rsid w:val="00110E36"/>
    <w:rsid w:val="001120FE"/>
    <w:rsid w:val="00115FAF"/>
    <w:rsid w:val="001244FC"/>
    <w:rsid w:val="00124F13"/>
    <w:rsid w:val="00131970"/>
    <w:rsid w:val="001328F4"/>
    <w:rsid w:val="00140A96"/>
    <w:rsid w:val="00143E05"/>
    <w:rsid w:val="0014743F"/>
    <w:rsid w:val="00156BAA"/>
    <w:rsid w:val="00160383"/>
    <w:rsid w:val="00161315"/>
    <w:rsid w:val="00162097"/>
    <w:rsid w:val="00163C3E"/>
    <w:rsid w:val="00175243"/>
    <w:rsid w:val="00191470"/>
    <w:rsid w:val="0019583A"/>
    <w:rsid w:val="001A538B"/>
    <w:rsid w:val="001B1549"/>
    <w:rsid w:val="001B1902"/>
    <w:rsid w:val="001B3A35"/>
    <w:rsid w:val="001C15AB"/>
    <w:rsid w:val="001C46E5"/>
    <w:rsid w:val="001C6A23"/>
    <w:rsid w:val="001C6D27"/>
    <w:rsid w:val="001E3118"/>
    <w:rsid w:val="001F43CE"/>
    <w:rsid w:val="00200CDA"/>
    <w:rsid w:val="002069E9"/>
    <w:rsid w:val="00211B51"/>
    <w:rsid w:val="00212250"/>
    <w:rsid w:val="00221777"/>
    <w:rsid w:val="0023050C"/>
    <w:rsid w:val="0023340C"/>
    <w:rsid w:val="00235D26"/>
    <w:rsid w:val="00236AF0"/>
    <w:rsid w:val="00237447"/>
    <w:rsid w:val="002423C4"/>
    <w:rsid w:val="00242D89"/>
    <w:rsid w:val="0024525D"/>
    <w:rsid w:val="00247AD3"/>
    <w:rsid w:val="002529DD"/>
    <w:rsid w:val="00252C09"/>
    <w:rsid w:val="00257FD8"/>
    <w:rsid w:val="0026319E"/>
    <w:rsid w:val="002667CA"/>
    <w:rsid w:val="00273D0D"/>
    <w:rsid w:val="00274D64"/>
    <w:rsid w:val="00275FBD"/>
    <w:rsid w:val="0027650E"/>
    <w:rsid w:val="00281DC5"/>
    <w:rsid w:val="00282657"/>
    <w:rsid w:val="00285F54"/>
    <w:rsid w:val="00292B27"/>
    <w:rsid w:val="00294E4B"/>
    <w:rsid w:val="00295DA6"/>
    <w:rsid w:val="002A3868"/>
    <w:rsid w:val="002B164B"/>
    <w:rsid w:val="002B1E2F"/>
    <w:rsid w:val="002B607D"/>
    <w:rsid w:val="002B7199"/>
    <w:rsid w:val="002C4C97"/>
    <w:rsid w:val="002C7B55"/>
    <w:rsid w:val="002D6BC2"/>
    <w:rsid w:val="002E229C"/>
    <w:rsid w:val="002E4E31"/>
    <w:rsid w:val="002F0C49"/>
    <w:rsid w:val="002F1098"/>
    <w:rsid w:val="002F214C"/>
    <w:rsid w:val="002F6347"/>
    <w:rsid w:val="00307D16"/>
    <w:rsid w:val="00307D91"/>
    <w:rsid w:val="003110BA"/>
    <w:rsid w:val="00311FEC"/>
    <w:rsid w:val="00314E75"/>
    <w:rsid w:val="00315278"/>
    <w:rsid w:val="0032037E"/>
    <w:rsid w:val="003221CF"/>
    <w:rsid w:val="00323DA5"/>
    <w:rsid w:val="0033212B"/>
    <w:rsid w:val="003359F4"/>
    <w:rsid w:val="00340148"/>
    <w:rsid w:val="00344BC2"/>
    <w:rsid w:val="00347AD3"/>
    <w:rsid w:val="00350AEF"/>
    <w:rsid w:val="00356462"/>
    <w:rsid w:val="00363D08"/>
    <w:rsid w:val="00364529"/>
    <w:rsid w:val="00372819"/>
    <w:rsid w:val="00372912"/>
    <w:rsid w:val="0037498C"/>
    <w:rsid w:val="00374ABB"/>
    <w:rsid w:val="0037600F"/>
    <w:rsid w:val="00387CA8"/>
    <w:rsid w:val="00393AAF"/>
    <w:rsid w:val="00393BC0"/>
    <w:rsid w:val="003A0338"/>
    <w:rsid w:val="003A169B"/>
    <w:rsid w:val="003C4122"/>
    <w:rsid w:val="003C5766"/>
    <w:rsid w:val="003C5EAC"/>
    <w:rsid w:val="003C777B"/>
    <w:rsid w:val="003D27A3"/>
    <w:rsid w:val="003F2A82"/>
    <w:rsid w:val="003F2B64"/>
    <w:rsid w:val="003F6109"/>
    <w:rsid w:val="003F62D5"/>
    <w:rsid w:val="00405872"/>
    <w:rsid w:val="004070C1"/>
    <w:rsid w:val="004075F5"/>
    <w:rsid w:val="00414F74"/>
    <w:rsid w:val="004154F2"/>
    <w:rsid w:val="00416ED2"/>
    <w:rsid w:val="00417231"/>
    <w:rsid w:val="00422F6E"/>
    <w:rsid w:val="00432F82"/>
    <w:rsid w:val="00433ADC"/>
    <w:rsid w:val="00436351"/>
    <w:rsid w:val="00436AC9"/>
    <w:rsid w:val="004428AB"/>
    <w:rsid w:val="00454C12"/>
    <w:rsid w:val="00462EE7"/>
    <w:rsid w:val="004650A8"/>
    <w:rsid w:val="0046634D"/>
    <w:rsid w:val="00474675"/>
    <w:rsid w:val="0048262B"/>
    <w:rsid w:val="00485342"/>
    <w:rsid w:val="00487FC7"/>
    <w:rsid w:val="00490ACB"/>
    <w:rsid w:val="00491A19"/>
    <w:rsid w:val="00494D66"/>
    <w:rsid w:val="004955EB"/>
    <w:rsid w:val="00497E51"/>
    <w:rsid w:val="004A3122"/>
    <w:rsid w:val="004A42C9"/>
    <w:rsid w:val="004A4B94"/>
    <w:rsid w:val="004A7873"/>
    <w:rsid w:val="004B4DE9"/>
    <w:rsid w:val="004B4EFE"/>
    <w:rsid w:val="004B5A15"/>
    <w:rsid w:val="004C7969"/>
    <w:rsid w:val="004D01BA"/>
    <w:rsid w:val="004D1BA7"/>
    <w:rsid w:val="004D55F3"/>
    <w:rsid w:val="004E0491"/>
    <w:rsid w:val="004E174D"/>
    <w:rsid w:val="004E2320"/>
    <w:rsid w:val="004E5BD5"/>
    <w:rsid w:val="004F0702"/>
    <w:rsid w:val="004F1272"/>
    <w:rsid w:val="004F16A1"/>
    <w:rsid w:val="004F4AA3"/>
    <w:rsid w:val="004F5C7D"/>
    <w:rsid w:val="00500A14"/>
    <w:rsid w:val="005036E3"/>
    <w:rsid w:val="005053B8"/>
    <w:rsid w:val="00511C82"/>
    <w:rsid w:val="00513386"/>
    <w:rsid w:val="0051483D"/>
    <w:rsid w:val="00515C2D"/>
    <w:rsid w:val="00526ED7"/>
    <w:rsid w:val="0052779A"/>
    <w:rsid w:val="00531306"/>
    <w:rsid w:val="005315D2"/>
    <w:rsid w:val="00536B35"/>
    <w:rsid w:val="0054733C"/>
    <w:rsid w:val="00550F2E"/>
    <w:rsid w:val="005514ED"/>
    <w:rsid w:val="0055310A"/>
    <w:rsid w:val="00563E41"/>
    <w:rsid w:val="005649E7"/>
    <w:rsid w:val="00566FE0"/>
    <w:rsid w:val="005728FB"/>
    <w:rsid w:val="00574B30"/>
    <w:rsid w:val="0058484E"/>
    <w:rsid w:val="00584D29"/>
    <w:rsid w:val="00584DDB"/>
    <w:rsid w:val="00585F77"/>
    <w:rsid w:val="00587FA8"/>
    <w:rsid w:val="005912DE"/>
    <w:rsid w:val="00596C33"/>
    <w:rsid w:val="005A3FB3"/>
    <w:rsid w:val="005A4639"/>
    <w:rsid w:val="005A7312"/>
    <w:rsid w:val="005B2A52"/>
    <w:rsid w:val="005B39FC"/>
    <w:rsid w:val="005B48F9"/>
    <w:rsid w:val="005C0E07"/>
    <w:rsid w:val="005C278C"/>
    <w:rsid w:val="005C4D6A"/>
    <w:rsid w:val="005C539E"/>
    <w:rsid w:val="005D2B22"/>
    <w:rsid w:val="005D42D5"/>
    <w:rsid w:val="005D4BDC"/>
    <w:rsid w:val="005E2F79"/>
    <w:rsid w:val="005E3A66"/>
    <w:rsid w:val="005F021F"/>
    <w:rsid w:val="005F14D7"/>
    <w:rsid w:val="00600057"/>
    <w:rsid w:val="00610CD6"/>
    <w:rsid w:val="0061128A"/>
    <w:rsid w:val="00614F92"/>
    <w:rsid w:val="00622F22"/>
    <w:rsid w:val="00623091"/>
    <w:rsid w:val="00627038"/>
    <w:rsid w:val="00637384"/>
    <w:rsid w:val="006373AF"/>
    <w:rsid w:val="0063785D"/>
    <w:rsid w:val="00640F48"/>
    <w:rsid w:val="0064187F"/>
    <w:rsid w:val="006519BF"/>
    <w:rsid w:val="00652F60"/>
    <w:rsid w:val="00660160"/>
    <w:rsid w:val="006679FE"/>
    <w:rsid w:val="00670509"/>
    <w:rsid w:val="00673A61"/>
    <w:rsid w:val="00674A60"/>
    <w:rsid w:val="00676AC4"/>
    <w:rsid w:val="006779B1"/>
    <w:rsid w:val="0068490F"/>
    <w:rsid w:val="00684E7D"/>
    <w:rsid w:val="00686ADD"/>
    <w:rsid w:val="00687A86"/>
    <w:rsid w:val="00690205"/>
    <w:rsid w:val="00692CDA"/>
    <w:rsid w:val="006932C1"/>
    <w:rsid w:val="006B25B1"/>
    <w:rsid w:val="006B77A8"/>
    <w:rsid w:val="006C47BC"/>
    <w:rsid w:val="006D0481"/>
    <w:rsid w:val="006D0DEC"/>
    <w:rsid w:val="006D2FB5"/>
    <w:rsid w:val="006D3695"/>
    <w:rsid w:val="006E03A8"/>
    <w:rsid w:val="006E125D"/>
    <w:rsid w:val="006E1840"/>
    <w:rsid w:val="006E4DA7"/>
    <w:rsid w:val="006F63C1"/>
    <w:rsid w:val="006F79A2"/>
    <w:rsid w:val="0070329E"/>
    <w:rsid w:val="00705B67"/>
    <w:rsid w:val="00706B94"/>
    <w:rsid w:val="007167D8"/>
    <w:rsid w:val="0072196D"/>
    <w:rsid w:val="00722606"/>
    <w:rsid w:val="00724A94"/>
    <w:rsid w:val="00724C2E"/>
    <w:rsid w:val="00726B97"/>
    <w:rsid w:val="00730560"/>
    <w:rsid w:val="00734A02"/>
    <w:rsid w:val="00745CDE"/>
    <w:rsid w:val="00747917"/>
    <w:rsid w:val="0075542A"/>
    <w:rsid w:val="00757D7B"/>
    <w:rsid w:val="007617FB"/>
    <w:rsid w:val="00762D17"/>
    <w:rsid w:val="0076580B"/>
    <w:rsid w:val="007823A1"/>
    <w:rsid w:val="00782934"/>
    <w:rsid w:val="007855DF"/>
    <w:rsid w:val="007876F7"/>
    <w:rsid w:val="00787B2F"/>
    <w:rsid w:val="00792812"/>
    <w:rsid w:val="00793335"/>
    <w:rsid w:val="007975AC"/>
    <w:rsid w:val="007A1337"/>
    <w:rsid w:val="007A1A67"/>
    <w:rsid w:val="007A3F6B"/>
    <w:rsid w:val="007A6C57"/>
    <w:rsid w:val="007B4735"/>
    <w:rsid w:val="007B74E9"/>
    <w:rsid w:val="007C75BD"/>
    <w:rsid w:val="007C7F47"/>
    <w:rsid w:val="007D2660"/>
    <w:rsid w:val="007D73AA"/>
    <w:rsid w:val="007E13F6"/>
    <w:rsid w:val="007E2AAC"/>
    <w:rsid w:val="007E37C7"/>
    <w:rsid w:val="007E425B"/>
    <w:rsid w:val="007F6CE4"/>
    <w:rsid w:val="008048C5"/>
    <w:rsid w:val="008128F9"/>
    <w:rsid w:val="008149CB"/>
    <w:rsid w:val="0081552A"/>
    <w:rsid w:val="008161B5"/>
    <w:rsid w:val="008203DB"/>
    <w:rsid w:val="00824BFA"/>
    <w:rsid w:val="00824C14"/>
    <w:rsid w:val="00824DE2"/>
    <w:rsid w:val="00835607"/>
    <w:rsid w:val="00836C1B"/>
    <w:rsid w:val="00840A5A"/>
    <w:rsid w:val="00850BE3"/>
    <w:rsid w:val="00853CF3"/>
    <w:rsid w:val="00856C8E"/>
    <w:rsid w:val="008578B9"/>
    <w:rsid w:val="00864111"/>
    <w:rsid w:val="00866E9B"/>
    <w:rsid w:val="008729CA"/>
    <w:rsid w:val="00875374"/>
    <w:rsid w:val="008766EC"/>
    <w:rsid w:val="00877B25"/>
    <w:rsid w:val="00881E4D"/>
    <w:rsid w:val="00884B46"/>
    <w:rsid w:val="008858C8"/>
    <w:rsid w:val="008A57B7"/>
    <w:rsid w:val="008B075D"/>
    <w:rsid w:val="008B4F01"/>
    <w:rsid w:val="008B60BB"/>
    <w:rsid w:val="008C3C2E"/>
    <w:rsid w:val="008D060D"/>
    <w:rsid w:val="008D2251"/>
    <w:rsid w:val="008E20B4"/>
    <w:rsid w:val="008E3317"/>
    <w:rsid w:val="008E4978"/>
    <w:rsid w:val="008E64A3"/>
    <w:rsid w:val="008F1A7C"/>
    <w:rsid w:val="009038A0"/>
    <w:rsid w:val="009144EA"/>
    <w:rsid w:val="00914CE0"/>
    <w:rsid w:val="00921860"/>
    <w:rsid w:val="0092252E"/>
    <w:rsid w:val="009273C7"/>
    <w:rsid w:val="00932B3C"/>
    <w:rsid w:val="00935695"/>
    <w:rsid w:val="00935C00"/>
    <w:rsid w:val="00950083"/>
    <w:rsid w:val="00955BC7"/>
    <w:rsid w:val="00965749"/>
    <w:rsid w:val="00967162"/>
    <w:rsid w:val="00971FAE"/>
    <w:rsid w:val="00975ACA"/>
    <w:rsid w:val="00981196"/>
    <w:rsid w:val="00982CAC"/>
    <w:rsid w:val="0098601C"/>
    <w:rsid w:val="00987260"/>
    <w:rsid w:val="009900D8"/>
    <w:rsid w:val="00991F05"/>
    <w:rsid w:val="009922C7"/>
    <w:rsid w:val="009952F6"/>
    <w:rsid w:val="00996E00"/>
    <w:rsid w:val="009A4911"/>
    <w:rsid w:val="009A6FCE"/>
    <w:rsid w:val="009B217B"/>
    <w:rsid w:val="009B39D5"/>
    <w:rsid w:val="009B3ECB"/>
    <w:rsid w:val="009B7AB2"/>
    <w:rsid w:val="009C1B1A"/>
    <w:rsid w:val="009C53FF"/>
    <w:rsid w:val="009C6E4C"/>
    <w:rsid w:val="009D1E57"/>
    <w:rsid w:val="009D73E6"/>
    <w:rsid w:val="009E0E9D"/>
    <w:rsid w:val="009E1482"/>
    <w:rsid w:val="009E48AB"/>
    <w:rsid w:val="009E625D"/>
    <w:rsid w:val="009E7BFA"/>
    <w:rsid w:val="00A00EAB"/>
    <w:rsid w:val="00A0433A"/>
    <w:rsid w:val="00A10724"/>
    <w:rsid w:val="00A1377D"/>
    <w:rsid w:val="00A14E27"/>
    <w:rsid w:val="00A15578"/>
    <w:rsid w:val="00A171DA"/>
    <w:rsid w:val="00A17258"/>
    <w:rsid w:val="00A3075D"/>
    <w:rsid w:val="00A3542E"/>
    <w:rsid w:val="00A439ED"/>
    <w:rsid w:val="00A4438D"/>
    <w:rsid w:val="00A4660C"/>
    <w:rsid w:val="00A46BE1"/>
    <w:rsid w:val="00A50DA4"/>
    <w:rsid w:val="00A56328"/>
    <w:rsid w:val="00A60D16"/>
    <w:rsid w:val="00A62275"/>
    <w:rsid w:val="00A6787F"/>
    <w:rsid w:val="00A71905"/>
    <w:rsid w:val="00A71B96"/>
    <w:rsid w:val="00A76558"/>
    <w:rsid w:val="00A77061"/>
    <w:rsid w:val="00A81CDB"/>
    <w:rsid w:val="00A876B5"/>
    <w:rsid w:val="00A87B10"/>
    <w:rsid w:val="00A87ECC"/>
    <w:rsid w:val="00AA38DB"/>
    <w:rsid w:val="00AA57AA"/>
    <w:rsid w:val="00AA5AD4"/>
    <w:rsid w:val="00AA71DB"/>
    <w:rsid w:val="00AB24E4"/>
    <w:rsid w:val="00AB26AA"/>
    <w:rsid w:val="00AB2A56"/>
    <w:rsid w:val="00AB5330"/>
    <w:rsid w:val="00AC138F"/>
    <w:rsid w:val="00AC2334"/>
    <w:rsid w:val="00AC3E23"/>
    <w:rsid w:val="00AD2357"/>
    <w:rsid w:val="00AD4B67"/>
    <w:rsid w:val="00AD6DE7"/>
    <w:rsid w:val="00AD726F"/>
    <w:rsid w:val="00AE31BE"/>
    <w:rsid w:val="00AE41ED"/>
    <w:rsid w:val="00AE423A"/>
    <w:rsid w:val="00AF05FD"/>
    <w:rsid w:val="00AF1602"/>
    <w:rsid w:val="00B06C9B"/>
    <w:rsid w:val="00B07187"/>
    <w:rsid w:val="00B1257E"/>
    <w:rsid w:val="00B13A7B"/>
    <w:rsid w:val="00B20A51"/>
    <w:rsid w:val="00B227F1"/>
    <w:rsid w:val="00B27B3D"/>
    <w:rsid w:val="00B30ED5"/>
    <w:rsid w:val="00B446E6"/>
    <w:rsid w:val="00B452B8"/>
    <w:rsid w:val="00B54EEC"/>
    <w:rsid w:val="00B5658E"/>
    <w:rsid w:val="00B61F38"/>
    <w:rsid w:val="00B64666"/>
    <w:rsid w:val="00B649FF"/>
    <w:rsid w:val="00B71815"/>
    <w:rsid w:val="00B73D32"/>
    <w:rsid w:val="00B82C42"/>
    <w:rsid w:val="00B85A56"/>
    <w:rsid w:val="00B93462"/>
    <w:rsid w:val="00B947ED"/>
    <w:rsid w:val="00BA0385"/>
    <w:rsid w:val="00BA2E50"/>
    <w:rsid w:val="00BA34A8"/>
    <w:rsid w:val="00BA4CA3"/>
    <w:rsid w:val="00BA7665"/>
    <w:rsid w:val="00BB1EAF"/>
    <w:rsid w:val="00BB4FD0"/>
    <w:rsid w:val="00BC1590"/>
    <w:rsid w:val="00BC2E6F"/>
    <w:rsid w:val="00BC5ADD"/>
    <w:rsid w:val="00BD2159"/>
    <w:rsid w:val="00BD22A6"/>
    <w:rsid w:val="00BD3CA7"/>
    <w:rsid w:val="00BE02A9"/>
    <w:rsid w:val="00BE11C9"/>
    <w:rsid w:val="00BE6027"/>
    <w:rsid w:val="00BE711C"/>
    <w:rsid w:val="00BF1D50"/>
    <w:rsid w:val="00BF5FB6"/>
    <w:rsid w:val="00BF774D"/>
    <w:rsid w:val="00C01CC4"/>
    <w:rsid w:val="00C11D43"/>
    <w:rsid w:val="00C17B98"/>
    <w:rsid w:val="00C25832"/>
    <w:rsid w:val="00C27711"/>
    <w:rsid w:val="00C30B3D"/>
    <w:rsid w:val="00C310A2"/>
    <w:rsid w:val="00C31D97"/>
    <w:rsid w:val="00C347BC"/>
    <w:rsid w:val="00C36983"/>
    <w:rsid w:val="00C454E0"/>
    <w:rsid w:val="00C51AFC"/>
    <w:rsid w:val="00C62079"/>
    <w:rsid w:val="00C627D6"/>
    <w:rsid w:val="00C62DFC"/>
    <w:rsid w:val="00C6328F"/>
    <w:rsid w:val="00C651DA"/>
    <w:rsid w:val="00C67805"/>
    <w:rsid w:val="00C71506"/>
    <w:rsid w:val="00C74822"/>
    <w:rsid w:val="00C83935"/>
    <w:rsid w:val="00CA19FF"/>
    <w:rsid w:val="00CA2D6A"/>
    <w:rsid w:val="00CA2F3C"/>
    <w:rsid w:val="00CA4D0F"/>
    <w:rsid w:val="00CA5E38"/>
    <w:rsid w:val="00CB426A"/>
    <w:rsid w:val="00CB74AC"/>
    <w:rsid w:val="00CC4D9B"/>
    <w:rsid w:val="00CC73C3"/>
    <w:rsid w:val="00CD41FC"/>
    <w:rsid w:val="00CD74E3"/>
    <w:rsid w:val="00CD7528"/>
    <w:rsid w:val="00CD760E"/>
    <w:rsid w:val="00CD7E7E"/>
    <w:rsid w:val="00CE26A9"/>
    <w:rsid w:val="00CE396A"/>
    <w:rsid w:val="00CE5375"/>
    <w:rsid w:val="00CE6052"/>
    <w:rsid w:val="00CF10C6"/>
    <w:rsid w:val="00CF2011"/>
    <w:rsid w:val="00CF558C"/>
    <w:rsid w:val="00CF5FB7"/>
    <w:rsid w:val="00CF618E"/>
    <w:rsid w:val="00D01B12"/>
    <w:rsid w:val="00D02509"/>
    <w:rsid w:val="00D04CE6"/>
    <w:rsid w:val="00D06377"/>
    <w:rsid w:val="00D067B0"/>
    <w:rsid w:val="00D11C11"/>
    <w:rsid w:val="00D167B5"/>
    <w:rsid w:val="00D20729"/>
    <w:rsid w:val="00D33D41"/>
    <w:rsid w:val="00D34579"/>
    <w:rsid w:val="00D37848"/>
    <w:rsid w:val="00D4441D"/>
    <w:rsid w:val="00D47454"/>
    <w:rsid w:val="00D47CA2"/>
    <w:rsid w:val="00D52F99"/>
    <w:rsid w:val="00D56B0A"/>
    <w:rsid w:val="00D575C1"/>
    <w:rsid w:val="00D57F1A"/>
    <w:rsid w:val="00D62037"/>
    <w:rsid w:val="00D627E6"/>
    <w:rsid w:val="00D83797"/>
    <w:rsid w:val="00D85403"/>
    <w:rsid w:val="00D93DB8"/>
    <w:rsid w:val="00D95E2C"/>
    <w:rsid w:val="00D95F8D"/>
    <w:rsid w:val="00DA0D9F"/>
    <w:rsid w:val="00DA1FDD"/>
    <w:rsid w:val="00DA27C5"/>
    <w:rsid w:val="00DA2F0F"/>
    <w:rsid w:val="00DA3FB3"/>
    <w:rsid w:val="00DB408D"/>
    <w:rsid w:val="00DC27D9"/>
    <w:rsid w:val="00DC3014"/>
    <w:rsid w:val="00DC543D"/>
    <w:rsid w:val="00DD0E6C"/>
    <w:rsid w:val="00DD21C9"/>
    <w:rsid w:val="00DD63F3"/>
    <w:rsid w:val="00DE4111"/>
    <w:rsid w:val="00DF244E"/>
    <w:rsid w:val="00DF46D7"/>
    <w:rsid w:val="00DF538B"/>
    <w:rsid w:val="00E04877"/>
    <w:rsid w:val="00E10DD6"/>
    <w:rsid w:val="00E135A6"/>
    <w:rsid w:val="00E16768"/>
    <w:rsid w:val="00E177FD"/>
    <w:rsid w:val="00E2169C"/>
    <w:rsid w:val="00E2577E"/>
    <w:rsid w:val="00E27D5A"/>
    <w:rsid w:val="00E33703"/>
    <w:rsid w:val="00E345A4"/>
    <w:rsid w:val="00E37086"/>
    <w:rsid w:val="00E509CD"/>
    <w:rsid w:val="00E56481"/>
    <w:rsid w:val="00E602A8"/>
    <w:rsid w:val="00E625D7"/>
    <w:rsid w:val="00E674AB"/>
    <w:rsid w:val="00E6784C"/>
    <w:rsid w:val="00E737A9"/>
    <w:rsid w:val="00E7531B"/>
    <w:rsid w:val="00E7740A"/>
    <w:rsid w:val="00E778AA"/>
    <w:rsid w:val="00E805A0"/>
    <w:rsid w:val="00E830B0"/>
    <w:rsid w:val="00E87763"/>
    <w:rsid w:val="00E95C38"/>
    <w:rsid w:val="00E9771E"/>
    <w:rsid w:val="00EA1E87"/>
    <w:rsid w:val="00EA24CA"/>
    <w:rsid w:val="00EA783E"/>
    <w:rsid w:val="00EA7C8D"/>
    <w:rsid w:val="00EC4AB6"/>
    <w:rsid w:val="00EC4FD9"/>
    <w:rsid w:val="00EC5219"/>
    <w:rsid w:val="00EC5F50"/>
    <w:rsid w:val="00ED2780"/>
    <w:rsid w:val="00ED5954"/>
    <w:rsid w:val="00ED5F81"/>
    <w:rsid w:val="00EE508B"/>
    <w:rsid w:val="00EE6FCF"/>
    <w:rsid w:val="00EF1B9D"/>
    <w:rsid w:val="00EF679E"/>
    <w:rsid w:val="00F02DA1"/>
    <w:rsid w:val="00F060BE"/>
    <w:rsid w:val="00F10593"/>
    <w:rsid w:val="00F12FD4"/>
    <w:rsid w:val="00F245BB"/>
    <w:rsid w:val="00F267C7"/>
    <w:rsid w:val="00F343A7"/>
    <w:rsid w:val="00F41123"/>
    <w:rsid w:val="00F4271E"/>
    <w:rsid w:val="00F42949"/>
    <w:rsid w:val="00F4409E"/>
    <w:rsid w:val="00F45CAC"/>
    <w:rsid w:val="00F45DA7"/>
    <w:rsid w:val="00F46F5E"/>
    <w:rsid w:val="00F50FC9"/>
    <w:rsid w:val="00F5106A"/>
    <w:rsid w:val="00F52ABD"/>
    <w:rsid w:val="00F530E1"/>
    <w:rsid w:val="00F552DE"/>
    <w:rsid w:val="00F63D3D"/>
    <w:rsid w:val="00F7096D"/>
    <w:rsid w:val="00F70C55"/>
    <w:rsid w:val="00F71812"/>
    <w:rsid w:val="00F720A0"/>
    <w:rsid w:val="00F7447D"/>
    <w:rsid w:val="00F8551D"/>
    <w:rsid w:val="00F9083F"/>
    <w:rsid w:val="00F90883"/>
    <w:rsid w:val="00FA22D1"/>
    <w:rsid w:val="00FA27B0"/>
    <w:rsid w:val="00FA6A7B"/>
    <w:rsid w:val="00FB1078"/>
    <w:rsid w:val="00FB47BA"/>
    <w:rsid w:val="00FB4EBE"/>
    <w:rsid w:val="00FC0220"/>
    <w:rsid w:val="00FC42D2"/>
    <w:rsid w:val="00FC5127"/>
    <w:rsid w:val="00FC52DB"/>
    <w:rsid w:val="00FC65DA"/>
    <w:rsid w:val="00FE21C8"/>
    <w:rsid w:val="00FE519D"/>
    <w:rsid w:val="00FF0C7C"/>
    <w:rsid w:val="00FF1FAF"/>
    <w:rsid w:val="00FF21EF"/>
    <w:rsid w:val="00FF5971"/>
    <w:rsid w:val="00FF5B45"/>
    <w:rsid w:val="00FF7D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50126D"/>
  <w15:docId w15:val="{2FEAD73B-DFA0-4F22-A7D9-23EBF2A52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0D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07D1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307D16"/>
  </w:style>
  <w:style w:type="paragraph" w:styleId="Rodap">
    <w:name w:val="footer"/>
    <w:basedOn w:val="Normal"/>
    <w:link w:val="RodapChar"/>
    <w:uiPriority w:val="99"/>
    <w:unhideWhenUsed/>
    <w:rsid w:val="00307D1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307D16"/>
  </w:style>
  <w:style w:type="paragraph" w:customStyle="1" w:styleId="Corpodetexto1">
    <w:name w:val="Corpo de texto1"/>
    <w:rsid w:val="004154F2"/>
    <w:pPr>
      <w:spacing w:after="0" w:line="240" w:lineRule="auto"/>
    </w:pPr>
    <w:rPr>
      <w:rFonts w:ascii="CG Times (WN)" w:eastAsia="Times New Roman" w:hAnsi="CG Times (WN)" w:cs="Times New Roman"/>
      <w:color w:val="000000"/>
      <w:sz w:val="24"/>
      <w:szCs w:val="20"/>
      <w:lang w:val="en-US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E31BE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E31BE"/>
    <w:rPr>
      <w:rFonts w:ascii="Segoe UI" w:eastAsia="Times New Roman" w:hAnsi="Segoe UI" w:cs="Segoe UI"/>
      <w:sz w:val="18"/>
      <w:szCs w:val="18"/>
      <w:lang w:eastAsia="pt-BR"/>
    </w:rPr>
  </w:style>
  <w:style w:type="paragraph" w:styleId="PargrafodaLista">
    <w:name w:val="List Paragraph"/>
    <w:basedOn w:val="Normal"/>
    <w:uiPriority w:val="34"/>
    <w:qFormat/>
    <w:rsid w:val="00EA783E"/>
    <w:pPr>
      <w:ind w:left="720"/>
      <w:contextualSpacing/>
    </w:pPr>
  </w:style>
  <w:style w:type="paragraph" w:customStyle="1" w:styleId="Default">
    <w:name w:val="Default"/>
    <w:rsid w:val="003359F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Body">
    <w:name w:val="Body"/>
    <w:basedOn w:val="Normal"/>
    <w:uiPriority w:val="1"/>
    <w:qFormat/>
    <w:rsid w:val="00AC2334"/>
    <w:pPr>
      <w:widowControl w:val="0"/>
    </w:pPr>
    <w:rPr>
      <w:rFonts w:ascii="Arial" w:eastAsia="Arial" w:hAnsi="Arial" w:cstheme="minorBidi"/>
      <w:b/>
      <w:bCs/>
      <w:lang w:val="en-US" w:eastAsia="en-US"/>
    </w:rPr>
  </w:style>
  <w:style w:type="paragraph" w:styleId="Ttulo">
    <w:name w:val="Title"/>
    <w:basedOn w:val="Normal"/>
    <w:link w:val="TtuloChar"/>
    <w:qFormat/>
    <w:rsid w:val="004C7969"/>
    <w:pPr>
      <w:jc w:val="center"/>
    </w:pPr>
    <w:rPr>
      <w:rFonts w:ascii="Arial" w:hAnsi="Arial" w:cs="Arial"/>
      <w:b/>
      <w:bCs/>
      <w:sz w:val="22"/>
      <w:szCs w:val="24"/>
      <w:u w:val="single"/>
    </w:rPr>
  </w:style>
  <w:style w:type="character" w:customStyle="1" w:styleId="TtuloChar">
    <w:name w:val="Título Char"/>
    <w:basedOn w:val="Fontepargpadro"/>
    <w:link w:val="Ttulo"/>
    <w:rsid w:val="004C7969"/>
    <w:rPr>
      <w:rFonts w:ascii="Arial" w:eastAsia="Times New Roman" w:hAnsi="Arial" w:cs="Arial"/>
      <w:b/>
      <w:bCs/>
      <w:szCs w:val="24"/>
      <w:u w:val="single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162097"/>
    <w:rPr>
      <w:color w:val="0563C1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162097"/>
    <w:rPr>
      <w:color w:val="954F72"/>
      <w:u w:val="single"/>
    </w:rPr>
  </w:style>
  <w:style w:type="paragraph" w:customStyle="1" w:styleId="xl65">
    <w:name w:val="xl65"/>
    <w:basedOn w:val="Normal"/>
    <w:rsid w:val="0016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66">
    <w:name w:val="xl66"/>
    <w:basedOn w:val="Normal"/>
    <w:rsid w:val="0016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67">
    <w:name w:val="xl67"/>
    <w:basedOn w:val="Normal"/>
    <w:rsid w:val="0016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Normal"/>
    <w:rsid w:val="0016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Normal"/>
    <w:rsid w:val="0016209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Normal"/>
    <w:rsid w:val="0016209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1">
    <w:name w:val="xl71"/>
    <w:basedOn w:val="Normal"/>
    <w:rsid w:val="0016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2">
    <w:name w:val="xl72"/>
    <w:basedOn w:val="Normal"/>
    <w:rsid w:val="0016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3">
    <w:name w:val="xl73"/>
    <w:basedOn w:val="Normal"/>
    <w:rsid w:val="00162097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4">
    <w:name w:val="xl74"/>
    <w:basedOn w:val="Normal"/>
    <w:rsid w:val="0016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5">
    <w:name w:val="xl75"/>
    <w:basedOn w:val="Normal"/>
    <w:rsid w:val="0016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6">
    <w:name w:val="xl76"/>
    <w:basedOn w:val="Normal"/>
    <w:rsid w:val="0016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6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9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1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3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2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7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0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7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termaster.es@hotmail.com.br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intermaster.es@hotmail.com.br" TargetMode="External"/><Relationship Id="rId2" Type="http://schemas.openxmlformats.org/officeDocument/2006/relationships/image" Target="media/image1.jpeg"/><Relationship Id="rId1" Type="http://schemas.openxmlformats.org/officeDocument/2006/relationships/hyperlink" Target="mailto:intermaster.es@hotmail.com.br" TargetMode="External"/><Relationship Id="rId4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enes\Google%20Drive\Timbrado%20A4%20Word%20-%20Agne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Timbrado A4 Word - Agnes</Template>
  <TotalTime>739</TotalTime>
  <Pages>1</Pages>
  <Words>217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Genes</dc:creator>
  <cp:lastModifiedBy>Agnes Comercial</cp:lastModifiedBy>
  <cp:revision>53</cp:revision>
  <cp:lastPrinted>2022-09-15T19:52:00Z</cp:lastPrinted>
  <dcterms:created xsi:type="dcterms:W3CDTF">2021-01-19T20:59:00Z</dcterms:created>
  <dcterms:modified xsi:type="dcterms:W3CDTF">2023-08-30T16:16:00Z</dcterms:modified>
</cp:coreProperties>
</file>